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99" w:rsidRDefault="005B0599" w:rsidP="003A20CE">
      <w:pPr>
        <w:pStyle w:val="DefaultText"/>
        <w:spacing w:line="360" w:lineRule="auto"/>
        <w:jc w:val="center"/>
        <w:rPr>
          <w:b/>
          <w:iCs/>
          <w:noProof/>
          <w:lang w:val="ro-RO"/>
        </w:rPr>
      </w:pPr>
    </w:p>
    <w:p w:rsidR="005B0599" w:rsidRDefault="005B0599" w:rsidP="003A20CE">
      <w:pPr>
        <w:pStyle w:val="DefaultText"/>
        <w:spacing w:line="360" w:lineRule="auto"/>
        <w:jc w:val="center"/>
        <w:rPr>
          <w:b/>
          <w:iCs/>
          <w:noProof/>
          <w:lang w:val="ro-RO"/>
        </w:rPr>
      </w:pPr>
    </w:p>
    <w:p w:rsidR="005B0599" w:rsidRDefault="005B0599" w:rsidP="003A20CE">
      <w:pPr>
        <w:pStyle w:val="DefaultText"/>
        <w:spacing w:line="360" w:lineRule="auto"/>
        <w:jc w:val="center"/>
        <w:rPr>
          <w:b/>
          <w:iCs/>
          <w:noProof/>
          <w:lang w:val="ro-RO"/>
        </w:rPr>
      </w:pPr>
    </w:p>
    <w:p w:rsidR="005B0599" w:rsidRDefault="005B0599" w:rsidP="003A20CE">
      <w:pPr>
        <w:pStyle w:val="DefaultText"/>
        <w:spacing w:line="360" w:lineRule="auto"/>
        <w:jc w:val="center"/>
        <w:rPr>
          <w:b/>
          <w:iCs/>
          <w:noProof/>
          <w:lang w:val="ro-RO"/>
        </w:rPr>
      </w:pPr>
    </w:p>
    <w:p w:rsidR="00424B7F" w:rsidRDefault="00424B7F" w:rsidP="00017A60">
      <w:pPr>
        <w:spacing w:line="360" w:lineRule="auto"/>
        <w:jc w:val="right"/>
        <w:rPr>
          <w:b/>
          <w:color w:val="000000"/>
        </w:rPr>
      </w:pPr>
    </w:p>
    <w:p w:rsidR="00DB56E2" w:rsidRPr="00017A60" w:rsidRDefault="00DB56E2" w:rsidP="00017A60">
      <w:pPr>
        <w:spacing w:line="360" w:lineRule="auto"/>
        <w:jc w:val="right"/>
        <w:rPr>
          <w:b/>
          <w:color w:val="000000"/>
        </w:rPr>
      </w:pPr>
      <w:r w:rsidRPr="00017A60">
        <w:rPr>
          <w:b/>
          <w:color w:val="000000"/>
        </w:rPr>
        <w:t>Anexa1</w:t>
      </w:r>
    </w:p>
    <w:p w:rsidR="00DB56E2" w:rsidRPr="00017A60" w:rsidRDefault="00DB56E2" w:rsidP="00017A60">
      <w:pPr>
        <w:spacing w:line="360" w:lineRule="auto"/>
        <w:jc w:val="center"/>
        <w:rPr>
          <w:b/>
          <w:color w:val="000000"/>
        </w:rPr>
      </w:pPr>
      <w:r w:rsidRPr="00017A60">
        <w:rPr>
          <w:b/>
          <w:color w:val="000000"/>
        </w:rPr>
        <w:t>Documentaţii standardizate aferente contractelor de achiziţie de lucrări publice pentru  „proiectare şi execuţie staţie de tratare a apei / staţie de epurare de ape reziduale”.</w:t>
      </w:r>
    </w:p>
    <w:tbl>
      <w:tblPr>
        <w:tblW w:w="5000" w:type="pct"/>
        <w:tblLayout w:type="fixed"/>
        <w:tblLook w:val="04A0"/>
      </w:tblPr>
      <w:tblGrid>
        <w:gridCol w:w="1548"/>
        <w:gridCol w:w="6571"/>
        <w:gridCol w:w="1457"/>
      </w:tblGrid>
      <w:tr w:rsidR="00997EC9" w:rsidRPr="00017A60" w:rsidTr="003A005C">
        <w:trPr>
          <w:trHeight w:val="402"/>
        </w:trPr>
        <w:tc>
          <w:tcPr>
            <w:tcW w:w="808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rPr>
                <w:b/>
                <w:bCs/>
                <w:lang w:val="en-US"/>
              </w:rPr>
            </w:pPr>
            <w:bookmarkStart w:id="0" w:name="RANGE!C1:D62"/>
            <w:r w:rsidRPr="00017A60">
              <w:rPr>
                <w:b/>
                <w:bCs/>
                <w:lang w:val="en-US"/>
              </w:rPr>
              <w:t>Capitol 0</w:t>
            </w:r>
            <w:bookmarkEnd w:id="0"/>
          </w:p>
        </w:tc>
        <w:tc>
          <w:tcPr>
            <w:tcW w:w="3431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fr-FR"/>
              </w:rPr>
            </w:pPr>
            <w:r w:rsidRPr="00017A60">
              <w:rPr>
                <w:b/>
                <w:bCs/>
                <w:lang w:val="fr-FR"/>
              </w:rPr>
              <w:t>Fisa de date si formulare</w:t>
            </w:r>
          </w:p>
        </w:tc>
        <w:tc>
          <w:tcPr>
            <w:tcW w:w="761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fr-FR"/>
              </w:rPr>
            </w:pPr>
          </w:p>
        </w:tc>
      </w:tr>
      <w:tr w:rsidR="00997EC9" w:rsidRPr="00017A60" w:rsidTr="003A005C">
        <w:trPr>
          <w:trHeight w:val="420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rPr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 xml:space="preserve">Fisa de date 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Formulare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1</w:t>
            </w:r>
          </w:p>
        </w:tc>
        <w:tc>
          <w:tcPr>
            <w:tcW w:w="3431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Clauze contractuale obligatorii</w:t>
            </w:r>
          </w:p>
        </w:tc>
        <w:tc>
          <w:tcPr>
            <w:tcW w:w="761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 xml:space="preserve">Sectiunea </w:t>
            </w:r>
          </w:p>
        </w:tc>
        <w:tc>
          <w:tcPr>
            <w:tcW w:w="3431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  <w:r w:rsidRPr="00017A60">
              <w:rPr>
                <w:lang w:val="fr-FR"/>
              </w:rPr>
              <w:t>Conditii Speciale si Generale de Contract pentru proiectare si executie lucrari</w:t>
            </w:r>
          </w:p>
        </w:tc>
        <w:tc>
          <w:tcPr>
            <w:tcW w:w="761" w:type="pct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fr-FR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Capitolul 2</w:t>
            </w:r>
          </w:p>
        </w:tc>
        <w:tc>
          <w:tcPr>
            <w:tcW w:w="3431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fr-FR"/>
              </w:rPr>
            </w:pPr>
            <w:r w:rsidRPr="00017A60">
              <w:rPr>
                <w:b/>
                <w:bCs/>
                <w:lang w:val="fr-FR"/>
              </w:rPr>
              <w:t>Caiet de sarcini - Specificatii tehnice</w:t>
            </w:r>
          </w:p>
        </w:tc>
        <w:tc>
          <w:tcPr>
            <w:tcW w:w="761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fr-FR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1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Specificatii  Generale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2.1.1 Cadrul General – CS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2.1.2 Cadrul General – CG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2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Specificatii Civile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2.2.1 Lucrari Civile - CPS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2.2.2 Lucrari Civile - CG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3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Specificatii Mecanice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2.3.1 Lucrari Mecanice - CSP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2.3.2 Lucrari Mecanice - CG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4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Specificatii Electrice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  <w:r w:rsidRPr="00017A60">
              <w:rPr>
                <w:lang w:val="fr-FR"/>
              </w:rPr>
              <w:t>2.4.1 Lucrari Electrice si ICA - CSP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fr-FR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fr-FR"/>
              </w:rPr>
            </w:pPr>
            <w:r w:rsidRPr="00017A60">
              <w:rPr>
                <w:lang w:val="fr-FR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  <w:r w:rsidRPr="00017A60">
              <w:rPr>
                <w:lang w:val="fr-FR"/>
              </w:rPr>
              <w:t>2.4.2 Lucrari Electrice si ICA - CG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fr-FR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5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Specificatii de Proces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2.5.1a Proces Tehnologic Apa Uzata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2.5.1b Proces Tehnologic Apa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6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Testare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2.6.1a Testare - CSP - Apa Uzate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2.6.1b Testare - CSP – Apa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nil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2.6.2a Testare – Cerinte Generale - Apa Uzate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nil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2.6.2b Testare – Cerinte Generale – Apa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7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Instruire, Intretinere si Operare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2.7.1 Intretinere si operare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lastRenderedPageBreak/>
              <w:t> 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2.7.2 Intretinere si operare – CG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doub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3</w:t>
            </w:r>
          </w:p>
        </w:tc>
        <w:tc>
          <w:tcPr>
            <w:tcW w:w="3431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Caiet de sarcini - Planse</w:t>
            </w:r>
          </w:p>
        </w:tc>
        <w:tc>
          <w:tcPr>
            <w:tcW w:w="761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3.1 Lista planse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4</w:t>
            </w:r>
          </w:p>
        </w:tc>
        <w:tc>
          <w:tcPr>
            <w:tcW w:w="3431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Caiet de sarcini - Liste</w:t>
            </w:r>
          </w:p>
        </w:tc>
        <w:tc>
          <w:tcPr>
            <w:tcW w:w="761" w:type="pc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1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Oferta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41  Anexa la Oferta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2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Sustinere tehnica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  <w:r w:rsidRPr="00017A60">
              <w:rPr>
                <w:lang w:val="en-US"/>
              </w:rPr>
              <w:t> 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Sustinere tehnica si financiara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3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Propunerea Contractorului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  <w:r w:rsidRPr="00017A60">
              <w:rPr>
                <w:lang w:val="fr-FR"/>
              </w:rPr>
              <w:t>4.3.1a Liste de garantii – Apa Uzata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fr-FR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fr-FR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fr-FR"/>
              </w:rPr>
            </w:pPr>
            <w:r w:rsidRPr="00017A60">
              <w:rPr>
                <w:lang w:val="fr-FR"/>
              </w:rPr>
              <w:t>4.3.1b Liste de garantii – Apa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fr-FR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fr-FR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4.3.2a Lista Apa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E61A50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nil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E61A50" w:rsidRPr="00017A60" w:rsidRDefault="00E61A50" w:rsidP="00BB1A30">
            <w:pPr>
              <w:spacing w:before="100" w:beforeAutospacing="1" w:after="100" w:afterAutospacing="1"/>
              <w:jc w:val="both"/>
              <w:rPr>
                <w:lang w:val="fr-FR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E61A50" w:rsidRPr="00017A60" w:rsidRDefault="00E61A50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4.3.2b Lista Apa Uzata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C0C0C0"/>
              <w:right w:val="double" w:sz="4" w:space="0" w:color="auto"/>
            </w:tcBorders>
          </w:tcPr>
          <w:p w:rsidR="00E61A50" w:rsidRDefault="00E61A50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lang w:val="en-US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E61A50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>
              <w:rPr>
                <w:lang w:val="en-US"/>
              </w:rPr>
              <w:t>4.3.3   Cerinte de proiectare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 4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Liste de Plati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4.4 Liste de Plati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997EC9" w:rsidRPr="00017A60" w:rsidRDefault="00997EC9" w:rsidP="00E61A50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255"/>
        </w:trPr>
        <w:tc>
          <w:tcPr>
            <w:tcW w:w="808" w:type="pct"/>
            <w:tcBorders>
              <w:top w:val="doub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5</w:t>
            </w:r>
          </w:p>
        </w:tc>
        <w:tc>
          <w:tcPr>
            <w:tcW w:w="3431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fr-FR"/>
              </w:rPr>
            </w:pPr>
            <w:r w:rsidRPr="00017A60">
              <w:rPr>
                <w:b/>
                <w:bCs/>
                <w:lang w:val="fr-FR"/>
              </w:rPr>
              <w:t>Caiet de sarcini - Informatii care fac parte din contract</w:t>
            </w:r>
          </w:p>
        </w:tc>
        <w:tc>
          <w:tcPr>
            <w:tcW w:w="761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fr-FR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 xml:space="preserve"> Informatii care fac parte din Contract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997EC9" w:rsidRPr="00017A60" w:rsidRDefault="00997EC9" w:rsidP="00E61A50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997EC9" w:rsidRPr="00017A60" w:rsidTr="003A005C">
        <w:trPr>
          <w:trHeight w:val="402"/>
        </w:trPr>
        <w:tc>
          <w:tcPr>
            <w:tcW w:w="808" w:type="pct"/>
            <w:tcBorders>
              <w:top w:val="double" w:sz="4" w:space="0" w:color="auto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Capitol 6</w:t>
            </w:r>
          </w:p>
        </w:tc>
        <w:tc>
          <w:tcPr>
            <w:tcW w:w="3431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1"/>
              <w:rPr>
                <w:b/>
                <w:bCs/>
                <w:lang w:val="fr-FR"/>
              </w:rPr>
            </w:pPr>
            <w:r w:rsidRPr="00017A60">
              <w:rPr>
                <w:b/>
                <w:bCs/>
                <w:lang w:val="fr-FR"/>
              </w:rPr>
              <w:t>Caiet de sarcini - Informatii care nu fac parte din contract</w:t>
            </w:r>
          </w:p>
        </w:tc>
        <w:tc>
          <w:tcPr>
            <w:tcW w:w="761" w:type="pct"/>
            <w:tcBorders>
              <w:top w:val="double" w:sz="4" w:space="0" w:color="auto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124A7A">
            <w:pPr>
              <w:spacing w:before="100" w:beforeAutospacing="1" w:after="100" w:afterAutospacing="1"/>
              <w:ind w:firstLineChars="100" w:firstLine="241"/>
              <w:jc w:val="center"/>
              <w:rPr>
                <w:b/>
                <w:bCs/>
                <w:lang w:val="fr-FR"/>
              </w:rPr>
            </w:pPr>
          </w:p>
        </w:tc>
      </w:tr>
      <w:tr w:rsidR="00997EC9" w:rsidRPr="00017A60" w:rsidTr="00ED1B33">
        <w:trPr>
          <w:trHeight w:val="402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  <w:r w:rsidRPr="00017A60">
              <w:rPr>
                <w:b/>
                <w:bCs/>
                <w:lang w:val="en-US"/>
              </w:rPr>
              <w:t>Sectiunea</w:t>
            </w: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single" w:sz="4" w:space="0" w:color="C0C0C0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:rsidR="00997EC9" w:rsidRPr="00017A60" w:rsidRDefault="00997EC9" w:rsidP="00017A60">
            <w:pPr>
              <w:spacing w:before="100" w:beforeAutospacing="1" w:after="100" w:afterAutospacing="1"/>
              <w:ind w:firstLineChars="100" w:firstLine="240"/>
              <w:rPr>
                <w:lang w:val="en-US"/>
              </w:rPr>
            </w:pPr>
            <w:r w:rsidRPr="00017A60">
              <w:rPr>
                <w:lang w:val="en-US"/>
              </w:rPr>
              <w:t>Informatii care nu fac parte din Contract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single" w:sz="4" w:space="0" w:color="C0C0C0"/>
              <w:right w:val="double" w:sz="4" w:space="0" w:color="auto"/>
            </w:tcBorders>
          </w:tcPr>
          <w:p w:rsidR="00997EC9" w:rsidRPr="00017A60" w:rsidRDefault="00997EC9" w:rsidP="00E61A50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  <w:tr w:rsidR="00ED1B33" w:rsidRPr="00017A60" w:rsidTr="003A005C">
        <w:trPr>
          <w:trHeight w:val="402"/>
        </w:trPr>
        <w:tc>
          <w:tcPr>
            <w:tcW w:w="808" w:type="pct"/>
            <w:tcBorders>
              <w:top w:val="single" w:sz="4" w:space="0" w:color="C0C0C0"/>
              <w:left w:val="double" w:sz="4" w:space="0" w:color="auto"/>
              <w:bottom w:val="double" w:sz="4" w:space="0" w:color="auto"/>
              <w:right w:val="single" w:sz="4" w:space="0" w:color="C0C0C0"/>
            </w:tcBorders>
            <w:shd w:val="clear" w:color="auto" w:fill="auto"/>
            <w:noWrap/>
            <w:vAlign w:val="center"/>
          </w:tcPr>
          <w:p w:rsidR="00ED1B33" w:rsidRPr="00017A60" w:rsidRDefault="00ED1B33" w:rsidP="00BB1A30">
            <w:pPr>
              <w:spacing w:before="100" w:beforeAutospacing="1" w:after="100" w:afterAutospacing="1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343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ED1B33" w:rsidRPr="00ED1B33" w:rsidRDefault="00ED1B33" w:rsidP="00017A60">
            <w:pPr>
              <w:spacing w:before="100" w:beforeAutospacing="1" w:after="100" w:afterAutospacing="1"/>
              <w:ind w:firstLineChars="100" w:firstLine="240"/>
            </w:pPr>
            <w:r>
              <w:rPr>
                <w:lang w:val="en-US"/>
              </w:rPr>
              <w:t>Gri</w:t>
            </w:r>
            <w:r>
              <w:t>lă de evaluare</w:t>
            </w:r>
          </w:p>
        </w:tc>
        <w:tc>
          <w:tcPr>
            <w:tcW w:w="761" w:type="pct"/>
            <w:tcBorders>
              <w:top w:val="single" w:sz="4" w:space="0" w:color="C0C0C0"/>
              <w:left w:val="nil"/>
              <w:bottom w:val="double" w:sz="4" w:space="0" w:color="auto"/>
              <w:right w:val="double" w:sz="4" w:space="0" w:color="auto"/>
            </w:tcBorders>
          </w:tcPr>
          <w:p w:rsidR="00ED1B33" w:rsidRDefault="00ED1B33" w:rsidP="00E61A50">
            <w:pPr>
              <w:spacing w:before="100" w:beforeAutospacing="1" w:after="100" w:afterAutospacing="1"/>
              <w:ind w:firstLineChars="100" w:firstLine="240"/>
              <w:jc w:val="center"/>
              <w:rPr>
                <w:lang w:val="en-US"/>
              </w:rPr>
            </w:pPr>
          </w:p>
        </w:tc>
      </w:tr>
    </w:tbl>
    <w:p w:rsidR="00BB1A30" w:rsidRPr="00017A60" w:rsidRDefault="00BB1A30" w:rsidP="00C97CF1">
      <w:pPr>
        <w:spacing w:line="360" w:lineRule="auto"/>
        <w:ind w:left="7920"/>
        <w:rPr>
          <w:b/>
          <w:color w:val="000000"/>
        </w:rPr>
      </w:pPr>
    </w:p>
    <w:p w:rsidR="005A0CEB" w:rsidRPr="00017A60" w:rsidRDefault="003A005C" w:rsidP="003A005C">
      <w:pPr>
        <w:spacing w:line="360" w:lineRule="auto"/>
      </w:pPr>
      <w:r w:rsidRPr="00017A60">
        <w:t xml:space="preserve"> </w:t>
      </w:r>
    </w:p>
    <w:p w:rsidR="00DB56E2" w:rsidRPr="00017A60" w:rsidRDefault="00DB56E2" w:rsidP="00DB56E2">
      <w:pPr>
        <w:spacing w:line="360" w:lineRule="auto"/>
        <w:rPr>
          <w:b/>
          <w:i/>
        </w:rPr>
      </w:pPr>
    </w:p>
    <w:sectPr w:rsidR="00DB56E2" w:rsidRPr="00017A60" w:rsidSect="002C56BC">
      <w:pgSz w:w="11906" w:h="16838"/>
      <w:pgMar w:top="990" w:right="1196" w:bottom="720" w:left="135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72C" w:rsidRDefault="00BD572C">
      <w:r>
        <w:separator/>
      </w:r>
    </w:p>
  </w:endnote>
  <w:endnote w:type="continuationSeparator" w:id="1">
    <w:p w:rsidR="00BD572C" w:rsidRDefault="00BD5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72C" w:rsidRDefault="00BD572C">
      <w:r>
        <w:separator/>
      </w:r>
    </w:p>
  </w:footnote>
  <w:footnote w:type="continuationSeparator" w:id="1">
    <w:p w:rsidR="00BD572C" w:rsidRDefault="00BD57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>
    <w:nsid w:val="026B6EA7"/>
    <w:multiLevelType w:val="hybridMultilevel"/>
    <w:tmpl w:val="93D2654E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D30F07"/>
    <w:multiLevelType w:val="hybridMultilevel"/>
    <w:tmpl w:val="882ED184"/>
    <w:name w:val="WW8Num19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7AD2F10"/>
    <w:multiLevelType w:val="hybridMultilevel"/>
    <w:tmpl w:val="77C8B74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8957A13"/>
    <w:multiLevelType w:val="hybridMultilevel"/>
    <w:tmpl w:val="A38E2C14"/>
    <w:lvl w:ilvl="0" w:tplc="0418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2758EA"/>
    <w:multiLevelType w:val="hybridMultilevel"/>
    <w:tmpl w:val="8B0CB6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10983"/>
    <w:multiLevelType w:val="hybridMultilevel"/>
    <w:tmpl w:val="85EE6CD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11097"/>
    <w:multiLevelType w:val="hybridMultilevel"/>
    <w:tmpl w:val="C56420BA"/>
    <w:lvl w:ilvl="0" w:tplc="F33E28AC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212B1AB1"/>
    <w:multiLevelType w:val="hybridMultilevel"/>
    <w:tmpl w:val="E7401742"/>
    <w:lvl w:ilvl="0" w:tplc="A7E230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5C61B0"/>
    <w:multiLevelType w:val="hybridMultilevel"/>
    <w:tmpl w:val="CCEC2966"/>
    <w:lvl w:ilvl="0" w:tplc="0418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E2803AD"/>
    <w:multiLevelType w:val="hybridMultilevel"/>
    <w:tmpl w:val="8702E1A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32A126A"/>
    <w:multiLevelType w:val="hybridMultilevel"/>
    <w:tmpl w:val="D09C6CEC"/>
    <w:lvl w:ilvl="0" w:tplc="826C08D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555856"/>
    <w:multiLevelType w:val="hybridMultilevel"/>
    <w:tmpl w:val="4424721C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94B36F0"/>
    <w:multiLevelType w:val="hybridMultilevel"/>
    <w:tmpl w:val="95D0B862"/>
    <w:lvl w:ilvl="0" w:tplc="07FA8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EA3644"/>
    <w:multiLevelType w:val="hybridMultilevel"/>
    <w:tmpl w:val="1876D5A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10D30"/>
    <w:multiLevelType w:val="hybridMultilevel"/>
    <w:tmpl w:val="E676C8F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A6447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E4244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BABE0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4D27C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66B73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048D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BE283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AC9BAA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313B3C"/>
    <w:multiLevelType w:val="hybridMultilevel"/>
    <w:tmpl w:val="6EC87860"/>
    <w:lvl w:ilvl="0" w:tplc="0418000F">
      <w:start w:val="1"/>
      <w:numFmt w:val="decimal"/>
      <w:lvlText w:val="%1.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0F466C4"/>
    <w:multiLevelType w:val="hybridMultilevel"/>
    <w:tmpl w:val="CF580C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164B83"/>
    <w:multiLevelType w:val="hybridMultilevel"/>
    <w:tmpl w:val="8368B12C"/>
    <w:lvl w:ilvl="0" w:tplc="80FA7E2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B92DB6"/>
    <w:multiLevelType w:val="hybridMultilevel"/>
    <w:tmpl w:val="949005E2"/>
    <w:lvl w:ilvl="0" w:tplc="0418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0">
    <w:nsid w:val="60AE3E85"/>
    <w:multiLevelType w:val="hybridMultilevel"/>
    <w:tmpl w:val="2318A8BE"/>
    <w:lvl w:ilvl="0" w:tplc="F968CAC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50B1CEB"/>
    <w:multiLevelType w:val="hybridMultilevel"/>
    <w:tmpl w:val="76E80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821279"/>
    <w:multiLevelType w:val="hybridMultilevel"/>
    <w:tmpl w:val="B73C00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C1713E"/>
    <w:multiLevelType w:val="hybridMultilevel"/>
    <w:tmpl w:val="4BD8F448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C7926C5"/>
    <w:multiLevelType w:val="hybridMultilevel"/>
    <w:tmpl w:val="4C00E93E"/>
    <w:lvl w:ilvl="0" w:tplc="44782A9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u w:color="3366FF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0B23AAD"/>
    <w:multiLevelType w:val="hybridMultilevel"/>
    <w:tmpl w:val="27E60F42"/>
    <w:lvl w:ilvl="0" w:tplc="2110BB32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1453B55"/>
    <w:multiLevelType w:val="hybridMultilevel"/>
    <w:tmpl w:val="C16E15CE"/>
    <w:lvl w:ilvl="0" w:tplc="0409000B">
      <w:start w:val="1"/>
      <w:numFmt w:val="bullet"/>
      <w:lvlText w:val=""/>
      <w:lvlJc w:val="left"/>
      <w:pPr>
        <w:ind w:left="2445" w:hanging="360"/>
      </w:pPr>
      <w:rPr>
        <w:rFonts w:ascii="Wingdings" w:hAnsi="Wingdings" w:hint="default"/>
      </w:rPr>
    </w:lvl>
    <w:lvl w:ilvl="1" w:tplc="CC68574A">
      <w:numFmt w:val="bullet"/>
      <w:lvlText w:val="•"/>
      <w:lvlJc w:val="left"/>
      <w:pPr>
        <w:ind w:left="3510" w:hanging="705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27">
    <w:nsid w:val="7BBA5861"/>
    <w:multiLevelType w:val="hybridMultilevel"/>
    <w:tmpl w:val="4F781AA6"/>
    <w:lvl w:ilvl="0" w:tplc="4DFAF5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7CEF2473"/>
    <w:multiLevelType w:val="hybridMultilevel"/>
    <w:tmpl w:val="3F5053D8"/>
    <w:lvl w:ilvl="0" w:tplc="68ACFC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015C0B"/>
    <w:multiLevelType w:val="hybridMultilevel"/>
    <w:tmpl w:val="C3EE1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16"/>
  </w:num>
  <w:num w:numId="4">
    <w:abstractNumId w:val="10"/>
  </w:num>
  <w:num w:numId="5">
    <w:abstractNumId w:val="12"/>
  </w:num>
  <w:num w:numId="6">
    <w:abstractNumId w:val="3"/>
  </w:num>
  <w:num w:numId="7">
    <w:abstractNumId w:val="17"/>
  </w:num>
  <w:num w:numId="8">
    <w:abstractNumId w:val="22"/>
  </w:num>
  <w:num w:numId="9">
    <w:abstractNumId w:val="29"/>
  </w:num>
  <w:num w:numId="10">
    <w:abstractNumId w:val="28"/>
  </w:num>
  <w:num w:numId="11">
    <w:abstractNumId w:val="25"/>
  </w:num>
  <w:num w:numId="12">
    <w:abstractNumId w:val="19"/>
  </w:num>
  <w:num w:numId="13">
    <w:abstractNumId w:val="8"/>
  </w:num>
  <w:num w:numId="14">
    <w:abstractNumId w:val="14"/>
  </w:num>
  <w:num w:numId="15">
    <w:abstractNumId w:val="26"/>
  </w:num>
  <w:num w:numId="16">
    <w:abstractNumId w:val="15"/>
  </w:num>
  <w:num w:numId="17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0"/>
  </w:num>
  <w:num w:numId="19">
    <w:abstractNumId w:val="2"/>
  </w:num>
  <w:num w:numId="20">
    <w:abstractNumId w:val="4"/>
  </w:num>
  <w:num w:numId="21">
    <w:abstractNumId w:val="23"/>
  </w:num>
  <w:num w:numId="22">
    <w:abstractNumId w:val="9"/>
  </w:num>
  <w:num w:numId="23">
    <w:abstractNumId w:val="1"/>
  </w:num>
  <w:num w:numId="24">
    <w:abstractNumId w:val="21"/>
  </w:num>
  <w:num w:numId="25">
    <w:abstractNumId w:val="20"/>
  </w:num>
  <w:num w:numId="26">
    <w:abstractNumId w:val="11"/>
  </w:num>
  <w:num w:numId="27">
    <w:abstractNumId w:val="13"/>
  </w:num>
  <w:num w:numId="28">
    <w:abstractNumId w:val="6"/>
  </w:num>
  <w:num w:numId="29">
    <w:abstractNumId w:val="18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attachedTemplate r:id="rId1"/>
  <w:stylePaneFormatFilter w:val="3F01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075D8F"/>
    <w:rsid w:val="00001528"/>
    <w:rsid w:val="00001922"/>
    <w:rsid w:val="000027CC"/>
    <w:rsid w:val="00004EB2"/>
    <w:rsid w:val="000066A2"/>
    <w:rsid w:val="000077C6"/>
    <w:rsid w:val="00007989"/>
    <w:rsid w:val="00007F68"/>
    <w:rsid w:val="000103C7"/>
    <w:rsid w:val="00010BAC"/>
    <w:rsid w:val="000113B0"/>
    <w:rsid w:val="000115BE"/>
    <w:rsid w:val="00012A8E"/>
    <w:rsid w:val="00014EB6"/>
    <w:rsid w:val="00015A0D"/>
    <w:rsid w:val="00015C61"/>
    <w:rsid w:val="00017166"/>
    <w:rsid w:val="000171B2"/>
    <w:rsid w:val="00017324"/>
    <w:rsid w:val="000173ED"/>
    <w:rsid w:val="00017685"/>
    <w:rsid w:val="00017A60"/>
    <w:rsid w:val="00020247"/>
    <w:rsid w:val="00021A72"/>
    <w:rsid w:val="00021C22"/>
    <w:rsid w:val="00021F0D"/>
    <w:rsid w:val="00023EE8"/>
    <w:rsid w:val="00023F45"/>
    <w:rsid w:val="00025B37"/>
    <w:rsid w:val="000264DB"/>
    <w:rsid w:val="000278BF"/>
    <w:rsid w:val="00027B9E"/>
    <w:rsid w:val="00030FBE"/>
    <w:rsid w:val="00030FE3"/>
    <w:rsid w:val="00033ECB"/>
    <w:rsid w:val="000365F6"/>
    <w:rsid w:val="000409AC"/>
    <w:rsid w:val="00040A6B"/>
    <w:rsid w:val="00040A8D"/>
    <w:rsid w:val="00040E28"/>
    <w:rsid w:val="00043E8F"/>
    <w:rsid w:val="000442D7"/>
    <w:rsid w:val="000446A8"/>
    <w:rsid w:val="00044818"/>
    <w:rsid w:val="00045017"/>
    <w:rsid w:val="00045D51"/>
    <w:rsid w:val="00046B22"/>
    <w:rsid w:val="00046D73"/>
    <w:rsid w:val="00046F5D"/>
    <w:rsid w:val="00050D1E"/>
    <w:rsid w:val="00051365"/>
    <w:rsid w:val="0005385F"/>
    <w:rsid w:val="000551EB"/>
    <w:rsid w:val="00055B12"/>
    <w:rsid w:val="00057C6D"/>
    <w:rsid w:val="000616B1"/>
    <w:rsid w:val="00062DE8"/>
    <w:rsid w:val="00062E2E"/>
    <w:rsid w:val="0006305A"/>
    <w:rsid w:val="00065495"/>
    <w:rsid w:val="00065559"/>
    <w:rsid w:val="0006613C"/>
    <w:rsid w:val="0006698F"/>
    <w:rsid w:val="000673F0"/>
    <w:rsid w:val="0006755C"/>
    <w:rsid w:val="00071823"/>
    <w:rsid w:val="00071D6E"/>
    <w:rsid w:val="000726EA"/>
    <w:rsid w:val="00073473"/>
    <w:rsid w:val="00073A18"/>
    <w:rsid w:val="00074BD5"/>
    <w:rsid w:val="000757DD"/>
    <w:rsid w:val="00075D8F"/>
    <w:rsid w:val="00076969"/>
    <w:rsid w:val="000772B1"/>
    <w:rsid w:val="000779E8"/>
    <w:rsid w:val="000804ED"/>
    <w:rsid w:val="0008106A"/>
    <w:rsid w:val="00081577"/>
    <w:rsid w:val="00081D5C"/>
    <w:rsid w:val="00082E76"/>
    <w:rsid w:val="00082FDD"/>
    <w:rsid w:val="000833A1"/>
    <w:rsid w:val="000835B9"/>
    <w:rsid w:val="00085BD8"/>
    <w:rsid w:val="00085C01"/>
    <w:rsid w:val="0008603C"/>
    <w:rsid w:val="00086766"/>
    <w:rsid w:val="00087445"/>
    <w:rsid w:val="000874D9"/>
    <w:rsid w:val="00087746"/>
    <w:rsid w:val="00087928"/>
    <w:rsid w:val="00090203"/>
    <w:rsid w:val="00091BC0"/>
    <w:rsid w:val="0009278E"/>
    <w:rsid w:val="0009310E"/>
    <w:rsid w:val="000934C1"/>
    <w:rsid w:val="00093670"/>
    <w:rsid w:val="0009384F"/>
    <w:rsid w:val="00094896"/>
    <w:rsid w:val="0009514F"/>
    <w:rsid w:val="0009534B"/>
    <w:rsid w:val="000965F8"/>
    <w:rsid w:val="00096963"/>
    <w:rsid w:val="00097198"/>
    <w:rsid w:val="000A0276"/>
    <w:rsid w:val="000A02AE"/>
    <w:rsid w:val="000A158E"/>
    <w:rsid w:val="000A1B07"/>
    <w:rsid w:val="000A39B6"/>
    <w:rsid w:val="000A5E63"/>
    <w:rsid w:val="000A5F43"/>
    <w:rsid w:val="000A66FF"/>
    <w:rsid w:val="000A6DBB"/>
    <w:rsid w:val="000A78F1"/>
    <w:rsid w:val="000A7A39"/>
    <w:rsid w:val="000A7E7F"/>
    <w:rsid w:val="000B0EF5"/>
    <w:rsid w:val="000B10A1"/>
    <w:rsid w:val="000B1966"/>
    <w:rsid w:val="000B2A3B"/>
    <w:rsid w:val="000B52B3"/>
    <w:rsid w:val="000B5EDC"/>
    <w:rsid w:val="000B6D3D"/>
    <w:rsid w:val="000B6DF1"/>
    <w:rsid w:val="000B7EA8"/>
    <w:rsid w:val="000C04B0"/>
    <w:rsid w:val="000C0C68"/>
    <w:rsid w:val="000C1525"/>
    <w:rsid w:val="000C2380"/>
    <w:rsid w:val="000C253A"/>
    <w:rsid w:val="000C26BD"/>
    <w:rsid w:val="000C2DAF"/>
    <w:rsid w:val="000C5035"/>
    <w:rsid w:val="000C5728"/>
    <w:rsid w:val="000C5D36"/>
    <w:rsid w:val="000C67DD"/>
    <w:rsid w:val="000C6B91"/>
    <w:rsid w:val="000D0D89"/>
    <w:rsid w:val="000D4677"/>
    <w:rsid w:val="000D4DDF"/>
    <w:rsid w:val="000D53E0"/>
    <w:rsid w:val="000D5DD2"/>
    <w:rsid w:val="000D6466"/>
    <w:rsid w:val="000D6F81"/>
    <w:rsid w:val="000D7AE1"/>
    <w:rsid w:val="000D7E2A"/>
    <w:rsid w:val="000E0FA4"/>
    <w:rsid w:val="000E1312"/>
    <w:rsid w:val="000E1954"/>
    <w:rsid w:val="000E35F5"/>
    <w:rsid w:val="000E4701"/>
    <w:rsid w:val="000E5C98"/>
    <w:rsid w:val="000E5ED1"/>
    <w:rsid w:val="000E637D"/>
    <w:rsid w:val="000E7080"/>
    <w:rsid w:val="000E7F0B"/>
    <w:rsid w:val="000E7FD5"/>
    <w:rsid w:val="000F00F8"/>
    <w:rsid w:val="000F090A"/>
    <w:rsid w:val="000F100E"/>
    <w:rsid w:val="000F2BE7"/>
    <w:rsid w:val="000F3BE7"/>
    <w:rsid w:val="000F4193"/>
    <w:rsid w:val="000F63F5"/>
    <w:rsid w:val="000F681E"/>
    <w:rsid w:val="00100970"/>
    <w:rsid w:val="0010115B"/>
    <w:rsid w:val="001011F4"/>
    <w:rsid w:val="00102A70"/>
    <w:rsid w:val="0010524E"/>
    <w:rsid w:val="0010536A"/>
    <w:rsid w:val="001060A5"/>
    <w:rsid w:val="00107598"/>
    <w:rsid w:val="001103C0"/>
    <w:rsid w:val="00110A5D"/>
    <w:rsid w:val="00110C0F"/>
    <w:rsid w:val="001119CA"/>
    <w:rsid w:val="00111F82"/>
    <w:rsid w:val="0011280B"/>
    <w:rsid w:val="00112BCE"/>
    <w:rsid w:val="00112DD4"/>
    <w:rsid w:val="00112F29"/>
    <w:rsid w:val="00113109"/>
    <w:rsid w:val="0011403E"/>
    <w:rsid w:val="00115998"/>
    <w:rsid w:val="00115FF7"/>
    <w:rsid w:val="00116616"/>
    <w:rsid w:val="00116906"/>
    <w:rsid w:val="00116F17"/>
    <w:rsid w:val="00117D55"/>
    <w:rsid w:val="00117DE2"/>
    <w:rsid w:val="001204D5"/>
    <w:rsid w:val="001206F4"/>
    <w:rsid w:val="00120D29"/>
    <w:rsid w:val="001214C9"/>
    <w:rsid w:val="00121F5D"/>
    <w:rsid w:val="001226BE"/>
    <w:rsid w:val="0012289A"/>
    <w:rsid w:val="00122D41"/>
    <w:rsid w:val="00123088"/>
    <w:rsid w:val="001233BB"/>
    <w:rsid w:val="00123421"/>
    <w:rsid w:val="00124715"/>
    <w:rsid w:val="0012472C"/>
    <w:rsid w:val="00124A7A"/>
    <w:rsid w:val="00125D1A"/>
    <w:rsid w:val="00126283"/>
    <w:rsid w:val="00126332"/>
    <w:rsid w:val="00126540"/>
    <w:rsid w:val="00126FBD"/>
    <w:rsid w:val="00127FDD"/>
    <w:rsid w:val="00130ED6"/>
    <w:rsid w:val="00131470"/>
    <w:rsid w:val="00132343"/>
    <w:rsid w:val="001362CD"/>
    <w:rsid w:val="00136B14"/>
    <w:rsid w:val="00136D6F"/>
    <w:rsid w:val="00137021"/>
    <w:rsid w:val="00137179"/>
    <w:rsid w:val="00137311"/>
    <w:rsid w:val="00137E96"/>
    <w:rsid w:val="0014014A"/>
    <w:rsid w:val="00140799"/>
    <w:rsid w:val="00142A80"/>
    <w:rsid w:val="00142B54"/>
    <w:rsid w:val="001433EA"/>
    <w:rsid w:val="00144080"/>
    <w:rsid w:val="00144341"/>
    <w:rsid w:val="001446E4"/>
    <w:rsid w:val="001462DE"/>
    <w:rsid w:val="001466AE"/>
    <w:rsid w:val="0014761E"/>
    <w:rsid w:val="001479BC"/>
    <w:rsid w:val="00147A6B"/>
    <w:rsid w:val="00151692"/>
    <w:rsid w:val="00152832"/>
    <w:rsid w:val="0015330D"/>
    <w:rsid w:val="00153F8C"/>
    <w:rsid w:val="00155646"/>
    <w:rsid w:val="00155AC2"/>
    <w:rsid w:val="00156530"/>
    <w:rsid w:val="00156685"/>
    <w:rsid w:val="00156DB6"/>
    <w:rsid w:val="001578EE"/>
    <w:rsid w:val="00157963"/>
    <w:rsid w:val="001605D7"/>
    <w:rsid w:val="00161574"/>
    <w:rsid w:val="001616DD"/>
    <w:rsid w:val="0016266C"/>
    <w:rsid w:val="00162745"/>
    <w:rsid w:val="001640F8"/>
    <w:rsid w:val="00164819"/>
    <w:rsid w:val="00164EA3"/>
    <w:rsid w:val="00165916"/>
    <w:rsid w:val="00165C10"/>
    <w:rsid w:val="00165D7A"/>
    <w:rsid w:val="00166964"/>
    <w:rsid w:val="001679B3"/>
    <w:rsid w:val="00167E37"/>
    <w:rsid w:val="001702AD"/>
    <w:rsid w:val="00170995"/>
    <w:rsid w:val="001718F9"/>
    <w:rsid w:val="00172B8F"/>
    <w:rsid w:val="00172BE5"/>
    <w:rsid w:val="001732B2"/>
    <w:rsid w:val="001752E4"/>
    <w:rsid w:val="00175F2A"/>
    <w:rsid w:val="00176302"/>
    <w:rsid w:val="00176328"/>
    <w:rsid w:val="0017670F"/>
    <w:rsid w:val="001773C6"/>
    <w:rsid w:val="0017792B"/>
    <w:rsid w:val="00180772"/>
    <w:rsid w:val="00180E51"/>
    <w:rsid w:val="001830BB"/>
    <w:rsid w:val="00184A17"/>
    <w:rsid w:val="00184C4D"/>
    <w:rsid w:val="0018666C"/>
    <w:rsid w:val="0019069E"/>
    <w:rsid w:val="00190CD6"/>
    <w:rsid w:val="001913D2"/>
    <w:rsid w:val="00191728"/>
    <w:rsid w:val="001927AD"/>
    <w:rsid w:val="00192D0A"/>
    <w:rsid w:val="00192FB4"/>
    <w:rsid w:val="001930E7"/>
    <w:rsid w:val="00193E5F"/>
    <w:rsid w:val="00193F55"/>
    <w:rsid w:val="001955F7"/>
    <w:rsid w:val="00195753"/>
    <w:rsid w:val="001958AD"/>
    <w:rsid w:val="00196414"/>
    <w:rsid w:val="00196F93"/>
    <w:rsid w:val="0019766E"/>
    <w:rsid w:val="0019791B"/>
    <w:rsid w:val="00197C50"/>
    <w:rsid w:val="001A0A3B"/>
    <w:rsid w:val="001A1788"/>
    <w:rsid w:val="001A1791"/>
    <w:rsid w:val="001A1B8C"/>
    <w:rsid w:val="001A1F37"/>
    <w:rsid w:val="001A34EA"/>
    <w:rsid w:val="001A3B87"/>
    <w:rsid w:val="001A42B8"/>
    <w:rsid w:val="001A7319"/>
    <w:rsid w:val="001B0082"/>
    <w:rsid w:val="001B01C2"/>
    <w:rsid w:val="001B062F"/>
    <w:rsid w:val="001B0B57"/>
    <w:rsid w:val="001B15AA"/>
    <w:rsid w:val="001B18BA"/>
    <w:rsid w:val="001B1AF0"/>
    <w:rsid w:val="001B32E1"/>
    <w:rsid w:val="001B4408"/>
    <w:rsid w:val="001B5F07"/>
    <w:rsid w:val="001B72B0"/>
    <w:rsid w:val="001B77A3"/>
    <w:rsid w:val="001B7E09"/>
    <w:rsid w:val="001C039C"/>
    <w:rsid w:val="001C0EDB"/>
    <w:rsid w:val="001C1D67"/>
    <w:rsid w:val="001C2852"/>
    <w:rsid w:val="001C3714"/>
    <w:rsid w:val="001C4249"/>
    <w:rsid w:val="001C5009"/>
    <w:rsid w:val="001C5639"/>
    <w:rsid w:val="001C6555"/>
    <w:rsid w:val="001C6B7E"/>
    <w:rsid w:val="001C6E5C"/>
    <w:rsid w:val="001C70B6"/>
    <w:rsid w:val="001C7F50"/>
    <w:rsid w:val="001D0AB4"/>
    <w:rsid w:val="001D2D63"/>
    <w:rsid w:val="001D2E9D"/>
    <w:rsid w:val="001D344A"/>
    <w:rsid w:val="001D4229"/>
    <w:rsid w:val="001D502A"/>
    <w:rsid w:val="001D7C10"/>
    <w:rsid w:val="001E05A3"/>
    <w:rsid w:val="001E125B"/>
    <w:rsid w:val="001E1BEA"/>
    <w:rsid w:val="001E1C09"/>
    <w:rsid w:val="001E2646"/>
    <w:rsid w:val="001E28E6"/>
    <w:rsid w:val="001E3820"/>
    <w:rsid w:val="001E44DA"/>
    <w:rsid w:val="001E5A50"/>
    <w:rsid w:val="001E6CB5"/>
    <w:rsid w:val="001F0324"/>
    <w:rsid w:val="001F1191"/>
    <w:rsid w:val="001F11AC"/>
    <w:rsid w:val="001F20FB"/>
    <w:rsid w:val="001F21E6"/>
    <w:rsid w:val="001F2D07"/>
    <w:rsid w:val="001F524F"/>
    <w:rsid w:val="001F593A"/>
    <w:rsid w:val="001F59D2"/>
    <w:rsid w:val="001F61ED"/>
    <w:rsid w:val="00200A4A"/>
    <w:rsid w:val="00200BD0"/>
    <w:rsid w:val="00202C9B"/>
    <w:rsid w:val="002039E4"/>
    <w:rsid w:val="00203C2E"/>
    <w:rsid w:val="00204081"/>
    <w:rsid w:val="00206217"/>
    <w:rsid w:val="00207906"/>
    <w:rsid w:val="0021082D"/>
    <w:rsid w:val="00210A42"/>
    <w:rsid w:val="00210F21"/>
    <w:rsid w:val="002110BE"/>
    <w:rsid w:val="0021166E"/>
    <w:rsid w:val="002123C5"/>
    <w:rsid w:val="00212518"/>
    <w:rsid w:val="00212C89"/>
    <w:rsid w:val="002132F5"/>
    <w:rsid w:val="002133F3"/>
    <w:rsid w:val="00214BEB"/>
    <w:rsid w:val="00214F11"/>
    <w:rsid w:val="00215286"/>
    <w:rsid w:val="00215425"/>
    <w:rsid w:val="00216D84"/>
    <w:rsid w:val="002170B8"/>
    <w:rsid w:val="00220B3E"/>
    <w:rsid w:val="00221153"/>
    <w:rsid w:val="0022184C"/>
    <w:rsid w:val="00221922"/>
    <w:rsid w:val="00222D2E"/>
    <w:rsid w:val="00224174"/>
    <w:rsid w:val="00224F90"/>
    <w:rsid w:val="00225296"/>
    <w:rsid w:val="002252BC"/>
    <w:rsid w:val="00225993"/>
    <w:rsid w:val="0022632F"/>
    <w:rsid w:val="002270E7"/>
    <w:rsid w:val="002273EB"/>
    <w:rsid w:val="00230DBF"/>
    <w:rsid w:val="0023195D"/>
    <w:rsid w:val="00231E91"/>
    <w:rsid w:val="00232514"/>
    <w:rsid w:val="00234393"/>
    <w:rsid w:val="0023555B"/>
    <w:rsid w:val="00237009"/>
    <w:rsid w:val="00237255"/>
    <w:rsid w:val="0023776C"/>
    <w:rsid w:val="00241950"/>
    <w:rsid w:val="002443B4"/>
    <w:rsid w:val="00244E98"/>
    <w:rsid w:val="002450D3"/>
    <w:rsid w:val="0024710F"/>
    <w:rsid w:val="00251290"/>
    <w:rsid w:val="00251A37"/>
    <w:rsid w:val="00252595"/>
    <w:rsid w:val="00252656"/>
    <w:rsid w:val="0025308B"/>
    <w:rsid w:val="00253109"/>
    <w:rsid w:val="00253FCC"/>
    <w:rsid w:val="002541DE"/>
    <w:rsid w:val="00254EC2"/>
    <w:rsid w:val="002554FD"/>
    <w:rsid w:val="002557EB"/>
    <w:rsid w:val="00255BA9"/>
    <w:rsid w:val="00260665"/>
    <w:rsid w:val="00260B17"/>
    <w:rsid w:val="00262853"/>
    <w:rsid w:val="00262EC8"/>
    <w:rsid w:val="0026356E"/>
    <w:rsid w:val="00264054"/>
    <w:rsid w:val="00264D20"/>
    <w:rsid w:val="00264DA6"/>
    <w:rsid w:val="00267738"/>
    <w:rsid w:val="00271A2D"/>
    <w:rsid w:val="00272CC0"/>
    <w:rsid w:val="00274550"/>
    <w:rsid w:val="0027541E"/>
    <w:rsid w:val="002769A2"/>
    <w:rsid w:val="00280A35"/>
    <w:rsid w:val="00280C81"/>
    <w:rsid w:val="00280E71"/>
    <w:rsid w:val="0028163A"/>
    <w:rsid w:val="00281B17"/>
    <w:rsid w:val="00281CCD"/>
    <w:rsid w:val="00282666"/>
    <w:rsid w:val="0028789E"/>
    <w:rsid w:val="00287EC7"/>
    <w:rsid w:val="002902D5"/>
    <w:rsid w:val="0029033D"/>
    <w:rsid w:val="0029073A"/>
    <w:rsid w:val="0029074F"/>
    <w:rsid w:val="00291806"/>
    <w:rsid w:val="00291F13"/>
    <w:rsid w:val="00293182"/>
    <w:rsid w:val="00293953"/>
    <w:rsid w:val="002942A9"/>
    <w:rsid w:val="00294BA0"/>
    <w:rsid w:val="00295516"/>
    <w:rsid w:val="00297260"/>
    <w:rsid w:val="00297459"/>
    <w:rsid w:val="002975E8"/>
    <w:rsid w:val="002A0216"/>
    <w:rsid w:val="002A08E0"/>
    <w:rsid w:val="002A1EA7"/>
    <w:rsid w:val="002A1F65"/>
    <w:rsid w:val="002A2E2C"/>
    <w:rsid w:val="002A5674"/>
    <w:rsid w:val="002A5A4A"/>
    <w:rsid w:val="002A6437"/>
    <w:rsid w:val="002A6C78"/>
    <w:rsid w:val="002A7B44"/>
    <w:rsid w:val="002B08B7"/>
    <w:rsid w:val="002B0C7F"/>
    <w:rsid w:val="002B297C"/>
    <w:rsid w:val="002B2FB5"/>
    <w:rsid w:val="002B5ADF"/>
    <w:rsid w:val="002B7F83"/>
    <w:rsid w:val="002C1364"/>
    <w:rsid w:val="002C1661"/>
    <w:rsid w:val="002C16B0"/>
    <w:rsid w:val="002C3958"/>
    <w:rsid w:val="002C454F"/>
    <w:rsid w:val="002C4594"/>
    <w:rsid w:val="002C4684"/>
    <w:rsid w:val="002C56BC"/>
    <w:rsid w:val="002C5942"/>
    <w:rsid w:val="002C6917"/>
    <w:rsid w:val="002C7162"/>
    <w:rsid w:val="002C721D"/>
    <w:rsid w:val="002C7310"/>
    <w:rsid w:val="002D06EE"/>
    <w:rsid w:val="002D1192"/>
    <w:rsid w:val="002D1759"/>
    <w:rsid w:val="002D1D2B"/>
    <w:rsid w:val="002D1F48"/>
    <w:rsid w:val="002D20D8"/>
    <w:rsid w:val="002D25C6"/>
    <w:rsid w:val="002D2709"/>
    <w:rsid w:val="002D3161"/>
    <w:rsid w:val="002D32B3"/>
    <w:rsid w:val="002D45AD"/>
    <w:rsid w:val="002D4E16"/>
    <w:rsid w:val="002D512B"/>
    <w:rsid w:val="002D5DC8"/>
    <w:rsid w:val="002D7314"/>
    <w:rsid w:val="002D7F83"/>
    <w:rsid w:val="002E00F5"/>
    <w:rsid w:val="002E0C38"/>
    <w:rsid w:val="002E2472"/>
    <w:rsid w:val="002E2BDD"/>
    <w:rsid w:val="002E4F5E"/>
    <w:rsid w:val="002E5679"/>
    <w:rsid w:val="002E668C"/>
    <w:rsid w:val="002E68B6"/>
    <w:rsid w:val="002E6915"/>
    <w:rsid w:val="002E6B8E"/>
    <w:rsid w:val="002E7AC7"/>
    <w:rsid w:val="002E7ADB"/>
    <w:rsid w:val="002E7BF9"/>
    <w:rsid w:val="002F1827"/>
    <w:rsid w:val="002F1E13"/>
    <w:rsid w:val="002F344C"/>
    <w:rsid w:val="002F38F1"/>
    <w:rsid w:val="002F407F"/>
    <w:rsid w:val="002F435C"/>
    <w:rsid w:val="002F45AF"/>
    <w:rsid w:val="002F5D70"/>
    <w:rsid w:val="002F6280"/>
    <w:rsid w:val="002F6C73"/>
    <w:rsid w:val="003005EB"/>
    <w:rsid w:val="00301B5A"/>
    <w:rsid w:val="0030242F"/>
    <w:rsid w:val="00304CCE"/>
    <w:rsid w:val="00305D2F"/>
    <w:rsid w:val="00305E63"/>
    <w:rsid w:val="00306820"/>
    <w:rsid w:val="00306823"/>
    <w:rsid w:val="00306AC2"/>
    <w:rsid w:val="00306FA7"/>
    <w:rsid w:val="00307FC5"/>
    <w:rsid w:val="00310D4A"/>
    <w:rsid w:val="00310F07"/>
    <w:rsid w:val="00312A18"/>
    <w:rsid w:val="00313732"/>
    <w:rsid w:val="00315211"/>
    <w:rsid w:val="003167A4"/>
    <w:rsid w:val="00317C32"/>
    <w:rsid w:val="003205BC"/>
    <w:rsid w:val="00320BDD"/>
    <w:rsid w:val="00321021"/>
    <w:rsid w:val="003219E6"/>
    <w:rsid w:val="00321EA7"/>
    <w:rsid w:val="00322092"/>
    <w:rsid w:val="00322F20"/>
    <w:rsid w:val="003231EE"/>
    <w:rsid w:val="003238F2"/>
    <w:rsid w:val="003266AA"/>
    <w:rsid w:val="00326793"/>
    <w:rsid w:val="00330F9E"/>
    <w:rsid w:val="003321D6"/>
    <w:rsid w:val="003323DD"/>
    <w:rsid w:val="003323F9"/>
    <w:rsid w:val="00332790"/>
    <w:rsid w:val="00334267"/>
    <w:rsid w:val="0033466F"/>
    <w:rsid w:val="00334C79"/>
    <w:rsid w:val="00335961"/>
    <w:rsid w:val="00336E86"/>
    <w:rsid w:val="00340518"/>
    <w:rsid w:val="00340BC1"/>
    <w:rsid w:val="003411E2"/>
    <w:rsid w:val="003441A9"/>
    <w:rsid w:val="003458AC"/>
    <w:rsid w:val="003463BF"/>
    <w:rsid w:val="00346AEE"/>
    <w:rsid w:val="00347180"/>
    <w:rsid w:val="00347407"/>
    <w:rsid w:val="00347B32"/>
    <w:rsid w:val="00351075"/>
    <w:rsid w:val="00351AFF"/>
    <w:rsid w:val="003521CF"/>
    <w:rsid w:val="0035458C"/>
    <w:rsid w:val="00355155"/>
    <w:rsid w:val="003551E3"/>
    <w:rsid w:val="00355747"/>
    <w:rsid w:val="003561EA"/>
    <w:rsid w:val="00357003"/>
    <w:rsid w:val="00357EC1"/>
    <w:rsid w:val="0036002C"/>
    <w:rsid w:val="00360224"/>
    <w:rsid w:val="00360B99"/>
    <w:rsid w:val="003617BA"/>
    <w:rsid w:val="00361BF5"/>
    <w:rsid w:val="003621F9"/>
    <w:rsid w:val="00362710"/>
    <w:rsid w:val="00362BB8"/>
    <w:rsid w:val="00363494"/>
    <w:rsid w:val="0036414D"/>
    <w:rsid w:val="00370C91"/>
    <w:rsid w:val="00372BB3"/>
    <w:rsid w:val="003734A6"/>
    <w:rsid w:val="00373A4B"/>
    <w:rsid w:val="0037423D"/>
    <w:rsid w:val="00375204"/>
    <w:rsid w:val="00375F19"/>
    <w:rsid w:val="003761C2"/>
    <w:rsid w:val="00376590"/>
    <w:rsid w:val="003770D9"/>
    <w:rsid w:val="00377488"/>
    <w:rsid w:val="00377C00"/>
    <w:rsid w:val="00380769"/>
    <w:rsid w:val="00381ACE"/>
    <w:rsid w:val="00382447"/>
    <w:rsid w:val="003833DA"/>
    <w:rsid w:val="00383ACC"/>
    <w:rsid w:val="00384347"/>
    <w:rsid w:val="00384447"/>
    <w:rsid w:val="003846CC"/>
    <w:rsid w:val="00385400"/>
    <w:rsid w:val="00385E16"/>
    <w:rsid w:val="00387338"/>
    <w:rsid w:val="00390516"/>
    <w:rsid w:val="003916CE"/>
    <w:rsid w:val="00391A6B"/>
    <w:rsid w:val="00391B95"/>
    <w:rsid w:val="00391F07"/>
    <w:rsid w:val="0039372D"/>
    <w:rsid w:val="0039378E"/>
    <w:rsid w:val="00393CD8"/>
    <w:rsid w:val="0039406A"/>
    <w:rsid w:val="00394BC9"/>
    <w:rsid w:val="00394DDD"/>
    <w:rsid w:val="00395B04"/>
    <w:rsid w:val="003963DA"/>
    <w:rsid w:val="00397A57"/>
    <w:rsid w:val="003A005C"/>
    <w:rsid w:val="003A0481"/>
    <w:rsid w:val="003A12B6"/>
    <w:rsid w:val="003A1936"/>
    <w:rsid w:val="003A19EB"/>
    <w:rsid w:val="003A2043"/>
    <w:rsid w:val="003A20CE"/>
    <w:rsid w:val="003A5B4C"/>
    <w:rsid w:val="003A5D19"/>
    <w:rsid w:val="003A6213"/>
    <w:rsid w:val="003A7288"/>
    <w:rsid w:val="003A7F7F"/>
    <w:rsid w:val="003B0216"/>
    <w:rsid w:val="003B0B75"/>
    <w:rsid w:val="003B0EE0"/>
    <w:rsid w:val="003B21E4"/>
    <w:rsid w:val="003B4628"/>
    <w:rsid w:val="003B75E9"/>
    <w:rsid w:val="003C3DEE"/>
    <w:rsid w:val="003C47A5"/>
    <w:rsid w:val="003C485D"/>
    <w:rsid w:val="003C58DE"/>
    <w:rsid w:val="003C686E"/>
    <w:rsid w:val="003D096C"/>
    <w:rsid w:val="003D0C5C"/>
    <w:rsid w:val="003D2FD3"/>
    <w:rsid w:val="003D32A0"/>
    <w:rsid w:val="003D3758"/>
    <w:rsid w:val="003D4255"/>
    <w:rsid w:val="003D49A5"/>
    <w:rsid w:val="003D4F20"/>
    <w:rsid w:val="003D5088"/>
    <w:rsid w:val="003D5329"/>
    <w:rsid w:val="003D536F"/>
    <w:rsid w:val="003D54B8"/>
    <w:rsid w:val="003D6BEC"/>
    <w:rsid w:val="003D6F2D"/>
    <w:rsid w:val="003D72AC"/>
    <w:rsid w:val="003D79DA"/>
    <w:rsid w:val="003E0116"/>
    <w:rsid w:val="003E1922"/>
    <w:rsid w:val="003E1BAA"/>
    <w:rsid w:val="003E3617"/>
    <w:rsid w:val="003E3850"/>
    <w:rsid w:val="003E3991"/>
    <w:rsid w:val="003E3DE9"/>
    <w:rsid w:val="003E40DA"/>
    <w:rsid w:val="003E5439"/>
    <w:rsid w:val="003E5A23"/>
    <w:rsid w:val="003E6067"/>
    <w:rsid w:val="003E60E0"/>
    <w:rsid w:val="003E626A"/>
    <w:rsid w:val="003E7ECE"/>
    <w:rsid w:val="003F1461"/>
    <w:rsid w:val="003F3CF0"/>
    <w:rsid w:val="003F401F"/>
    <w:rsid w:val="003F4B46"/>
    <w:rsid w:val="003F4BBE"/>
    <w:rsid w:val="003F5794"/>
    <w:rsid w:val="003F6432"/>
    <w:rsid w:val="004000B4"/>
    <w:rsid w:val="004012B4"/>
    <w:rsid w:val="004017D1"/>
    <w:rsid w:val="0040181A"/>
    <w:rsid w:val="004021D1"/>
    <w:rsid w:val="00402524"/>
    <w:rsid w:val="00402FF0"/>
    <w:rsid w:val="004035DE"/>
    <w:rsid w:val="004039ED"/>
    <w:rsid w:val="00403A82"/>
    <w:rsid w:val="00403B3E"/>
    <w:rsid w:val="00405B17"/>
    <w:rsid w:val="004064F4"/>
    <w:rsid w:val="00406BDC"/>
    <w:rsid w:val="0041018B"/>
    <w:rsid w:val="00410212"/>
    <w:rsid w:val="00411962"/>
    <w:rsid w:val="00411A0B"/>
    <w:rsid w:val="00411F0F"/>
    <w:rsid w:val="0041215E"/>
    <w:rsid w:val="00412282"/>
    <w:rsid w:val="00415417"/>
    <w:rsid w:val="004158E0"/>
    <w:rsid w:val="00416C79"/>
    <w:rsid w:val="00420244"/>
    <w:rsid w:val="004205CE"/>
    <w:rsid w:val="00422A92"/>
    <w:rsid w:val="00422F0E"/>
    <w:rsid w:val="00423309"/>
    <w:rsid w:val="0042453B"/>
    <w:rsid w:val="00424A20"/>
    <w:rsid w:val="00424B7F"/>
    <w:rsid w:val="00425214"/>
    <w:rsid w:val="00425A3E"/>
    <w:rsid w:val="00425E4F"/>
    <w:rsid w:val="00426901"/>
    <w:rsid w:val="00430B1E"/>
    <w:rsid w:val="00430B3D"/>
    <w:rsid w:val="00430B53"/>
    <w:rsid w:val="004311CD"/>
    <w:rsid w:val="004315B6"/>
    <w:rsid w:val="004319EF"/>
    <w:rsid w:val="00432D5E"/>
    <w:rsid w:val="0043339C"/>
    <w:rsid w:val="00435944"/>
    <w:rsid w:val="00436A21"/>
    <w:rsid w:val="00436C93"/>
    <w:rsid w:val="0044071A"/>
    <w:rsid w:val="004408D3"/>
    <w:rsid w:val="0044173B"/>
    <w:rsid w:val="004425BB"/>
    <w:rsid w:val="0044440C"/>
    <w:rsid w:val="004455CC"/>
    <w:rsid w:val="00446A67"/>
    <w:rsid w:val="00446B37"/>
    <w:rsid w:val="00450EA0"/>
    <w:rsid w:val="00450EBA"/>
    <w:rsid w:val="0045142D"/>
    <w:rsid w:val="004517C0"/>
    <w:rsid w:val="004521D4"/>
    <w:rsid w:val="00452A67"/>
    <w:rsid w:val="00452F22"/>
    <w:rsid w:val="00454015"/>
    <w:rsid w:val="004543BF"/>
    <w:rsid w:val="0045486D"/>
    <w:rsid w:val="004558D4"/>
    <w:rsid w:val="004559F1"/>
    <w:rsid w:val="00455D82"/>
    <w:rsid w:val="004563F1"/>
    <w:rsid w:val="004567DF"/>
    <w:rsid w:val="00460BCB"/>
    <w:rsid w:val="00460D7A"/>
    <w:rsid w:val="00461C1B"/>
    <w:rsid w:val="004621F6"/>
    <w:rsid w:val="004625A7"/>
    <w:rsid w:val="004633F2"/>
    <w:rsid w:val="004638EB"/>
    <w:rsid w:val="00463AEA"/>
    <w:rsid w:val="00463E52"/>
    <w:rsid w:val="0046466A"/>
    <w:rsid w:val="00464B24"/>
    <w:rsid w:val="00464BDD"/>
    <w:rsid w:val="00465A52"/>
    <w:rsid w:val="00465BF9"/>
    <w:rsid w:val="00466D9B"/>
    <w:rsid w:val="004671DB"/>
    <w:rsid w:val="00467215"/>
    <w:rsid w:val="00467608"/>
    <w:rsid w:val="00467993"/>
    <w:rsid w:val="00470CAC"/>
    <w:rsid w:val="0047439A"/>
    <w:rsid w:val="004759A1"/>
    <w:rsid w:val="0047604F"/>
    <w:rsid w:val="00477753"/>
    <w:rsid w:val="00481C2B"/>
    <w:rsid w:val="004825C6"/>
    <w:rsid w:val="00482653"/>
    <w:rsid w:val="0048300D"/>
    <w:rsid w:val="0048371C"/>
    <w:rsid w:val="00484489"/>
    <w:rsid w:val="00484D98"/>
    <w:rsid w:val="004874D0"/>
    <w:rsid w:val="004874FA"/>
    <w:rsid w:val="00487BAA"/>
    <w:rsid w:val="00490366"/>
    <w:rsid w:val="00491435"/>
    <w:rsid w:val="00493B21"/>
    <w:rsid w:val="00493FE1"/>
    <w:rsid w:val="00494FB0"/>
    <w:rsid w:val="0049541F"/>
    <w:rsid w:val="004962A9"/>
    <w:rsid w:val="0049675C"/>
    <w:rsid w:val="004A02B5"/>
    <w:rsid w:val="004A0350"/>
    <w:rsid w:val="004A0528"/>
    <w:rsid w:val="004A09EB"/>
    <w:rsid w:val="004A136A"/>
    <w:rsid w:val="004A1494"/>
    <w:rsid w:val="004A1EA9"/>
    <w:rsid w:val="004A2E74"/>
    <w:rsid w:val="004A3830"/>
    <w:rsid w:val="004A3D06"/>
    <w:rsid w:val="004A4829"/>
    <w:rsid w:val="004A6958"/>
    <w:rsid w:val="004A6E43"/>
    <w:rsid w:val="004A7394"/>
    <w:rsid w:val="004A7F80"/>
    <w:rsid w:val="004B2F46"/>
    <w:rsid w:val="004B43B0"/>
    <w:rsid w:val="004B4647"/>
    <w:rsid w:val="004B4B6A"/>
    <w:rsid w:val="004B51B7"/>
    <w:rsid w:val="004B5778"/>
    <w:rsid w:val="004B5B15"/>
    <w:rsid w:val="004B5C0B"/>
    <w:rsid w:val="004B61E2"/>
    <w:rsid w:val="004B649B"/>
    <w:rsid w:val="004B6841"/>
    <w:rsid w:val="004C07F7"/>
    <w:rsid w:val="004C21C7"/>
    <w:rsid w:val="004C5BD5"/>
    <w:rsid w:val="004C5C24"/>
    <w:rsid w:val="004C6C23"/>
    <w:rsid w:val="004C6EA0"/>
    <w:rsid w:val="004C7209"/>
    <w:rsid w:val="004D020F"/>
    <w:rsid w:val="004D069D"/>
    <w:rsid w:val="004D0A18"/>
    <w:rsid w:val="004D1054"/>
    <w:rsid w:val="004D1B8F"/>
    <w:rsid w:val="004D1E41"/>
    <w:rsid w:val="004D3902"/>
    <w:rsid w:val="004D4433"/>
    <w:rsid w:val="004D5632"/>
    <w:rsid w:val="004D56C2"/>
    <w:rsid w:val="004D56EF"/>
    <w:rsid w:val="004D5B0A"/>
    <w:rsid w:val="004D5D40"/>
    <w:rsid w:val="004D5ED6"/>
    <w:rsid w:val="004D68D4"/>
    <w:rsid w:val="004D7388"/>
    <w:rsid w:val="004E10D2"/>
    <w:rsid w:val="004E1588"/>
    <w:rsid w:val="004E3695"/>
    <w:rsid w:val="004E3D7F"/>
    <w:rsid w:val="004E4127"/>
    <w:rsid w:val="004E42AC"/>
    <w:rsid w:val="004E4FBD"/>
    <w:rsid w:val="004E6070"/>
    <w:rsid w:val="004E64F4"/>
    <w:rsid w:val="004E6F61"/>
    <w:rsid w:val="004E72F5"/>
    <w:rsid w:val="004E77AD"/>
    <w:rsid w:val="004F07B5"/>
    <w:rsid w:val="004F1114"/>
    <w:rsid w:val="004F1794"/>
    <w:rsid w:val="004F3AA1"/>
    <w:rsid w:val="004F40B5"/>
    <w:rsid w:val="004F4149"/>
    <w:rsid w:val="004F494E"/>
    <w:rsid w:val="00502859"/>
    <w:rsid w:val="00502EF1"/>
    <w:rsid w:val="00503975"/>
    <w:rsid w:val="00504368"/>
    <w:rsid w:val="00504957"/>
    <w:rsid w:val="00504AA5"/>
    <w:rsid w:val="005055B1"/>
    <w:rsid w:val="00507354"/>
    <w:rsid w:val="00510D3F"/>
    <w:rsid w:val="0051208D"/>
    <w:rsid w:val="005129B3"/>
    <w:rsid w:val="00512F37"/>
    <w:rsid w:val="00513271"/>
    <w:rsid w:val="005136EE"/>
    <w:rsid w:val="00513C64"/>
    <w:rsid w:val="005169AA"/>
    <w:rsid w:val="00516B9F"/>
    <w:rsid w:val="005207E3"/>
    <w:rsid w:val="005216C6"/>
    <w:rsid w:val="005224E1"/>
    <w:rsid w:val="00522F4A"/>
    <w:rsid w:val="0052425B"/>
    <w:rsid w:val="00524F57"/>
    <w:rsid w:val="00525EC9"/>
    <w:rsid w:val="00527688"/>
    <w:rsid w:val="0052773B"/>
    <w:rsid w:val="00530166"/>
    <w:rsid w:val="00530197"/>
    <w:rsid w:val="00531CB9"/>
    <w:rsid w:val="005321B0"/>
    <w:rsid w:val="00532611"/>
    <w:rsid w:val="005326E2"/>
    <w:rsid w:val="005338E1"/>
    <w:rsid w:val="00534BC3"/>
    <w:rsid w:val="00534BC6"/>
    <w:rsid w:val="00535826"/>
    <w:rsid w:val="00535F81"/>
    <w:rsid w:val="0053616D"/>
    <w:rsid w:val="00536CAD"/>
    <w:rsid w:val="005370DC"/>
    <w:rsid w:val="005374A3"/>
    <w:rsid w:val="005374C9"/>
    <w:rsid w:val="00537FCB"/>
    <w:rsid w:val="0054075C"/>
    <w:rsid w:val="00540B12"/>
    <w:rsid w:val="00541412"/>
    <w:rsid w:val="005417BA"/>
    <w:rsid w:val="00543AFC"/>
    <w:rsid w:val="00544199"/>
    <w:rsid w:val="005449C5"/>
    <w:rsid w:val="00544CD6"/>
    <w:rsid w:val="00544FF6"/>
    <w:rsid w:val="00545110"/>
    <w:rsid w:val="005458B5"/>
    <w:rsid w:val="005458DA"/>
    <w:rsid w:val="00546703"/>
    <w:rsid w:val="005469EF"/>
    <w:rsid w:val="00547218"/>
    <w:rsid w:val="0054770A"/>
    <w:rsid w:val="00551152"/>
    <w:rsid w:val="00551A4D"/>
    <w:rsid w:val="00552299"/>
    <w:rsid w:val="005523C9"/>
    <w:rsid w:val="00555A03"/>
    <w:rsid w:val="0056099E"/>
    <w:rsid w:val="00560CE4"/>
    <w:rsid w:val="00560D44"/>
    <w:rsid w:val="005617DA"/>
    <w:rsid w:val="005622C7"/>
    <w:rsid w:val="0056262C"/>
    <w:rsid w:val="00562D4F"/>
    <w:rsid w:val="0056356C"/>
    <w:rsid w:val="00563C65"/>
    <w:rsid w:val="0056441D"/>
    <w:rsid w:val="005647BA"/>
    <w:rsid w:val="00564D97"/>
    <w:rsid w:val="005658AA"/>
    <w:rsid w:val="0056599D"/>
    <w:rsid w:val="005666F9"/>
    <w:rsid w:val="00566DE1"/>
    <w:rsid w:val="00567982"/>
    <w:rsid w:val="00567A3E"/>
    <w:rsid w:val="00570917"/>
    <w:rsid w:val="00571A6C"/>
    <w:rsid w:val="00572744"/>
    <w:rsid w:val="00572C86"/>
    <w:rsid w:val="00573678"/>
    <w:rsid w:val="0057414F"/>
    <w:rsid w:val="00574C6B"/>
    <w:rsid w:val="005753E9"/>
    <w:rsid w:val="00575BEA"/>
    <w:rsid w:val="0057635F"/>
    <w:rsid w:val="005778CE"/>
    <w:rsid w:val="0057798B"/>
    <w:rsid w:val="005808B2"/>
    <w:rsid w:val="005813F3"/>
    <w:rsid w:val="00582B14"/>
    <w:rsid w:val="005832FF"/>
    <w:rsid w:val="00583AFC"/>
    <w:rsid w:val="00583DF6"/>
    <w:rsid w:val="00584148"/>
    <w:rsid w:val="00584F5A"/>
    <w:rsid w:val="005874DE"/>
    <w:rsid w:val="00587AFA"/>
    <w:rsid w:val="005925B9"/>
    <w:rsid w:val="00593FBD"/>
    <w:rsid w:val="00594448"/>
    <w:rsid w:val="00594C36"/>
    <w:rsid w:val="00595FE6"/>
    <w:rsid w:val="00596D8F"/>
    <w:rsid w:val="005A05E8"/>
    <w:rsid w:val="005A092C"/>
    <w:rsid w:val="005A0CEB"/>
    <w:rsid w:val="005A2307"/>
    <w:rsid w:val="005A28D7"/>
    <w:rsid w:val="005A2EA2"/>
    <w:rsid w:val="005A3B40"/>
    <w:rsid w:val="005A3F60"/>
    <w:rsid w:val="005A461D"/>
    <w:rsid w:val="005A51FC"/>
    <w:rsid w:val="005A5911"/>
    <w:rsid w:val="005A6C62"/>
    <w:rsid w:val="005A6FEB"/>
    <w:rsid w:val="005A7AA0"/>
    <w:rsid w:val="005B01C0"/>
    <w:rsid w:val="005B0599"/>
    <w:rsid w:val="005B1911"/>
    <w:rsid w:val="005B1B66"/>
    <w:rsid w:val="005B2504"/>
    <w:rsid w:val="005B3262"/>
    <w:rsid w:val="005B39E1"/>
    <w:rsid w:val="005B4480"/>
    <w:rsid w:val="005B7E06"/>
    <w:rsid w:val="005C049E"/>
    <w:rsid w:val="005C0A68"/>
    <w:rsid w:val="005C1C9A"/>
    <w:rsid w:val="005C21B3"/>
    <w:rsid w:val="005C2221"/>
    <w:rsid w:val="005C242B"/>
    <w:rsid w:val="005C4083"/>
    <w:rsid w:val="005C5A75"/>
    <w:rsid w:val="005C5D7B"/>
    <w:rsid w:val="005C76A7"/>
    <w:rsid w:val="005C7A49"/>
    <w:rsid w:val="005D05E5"/>
    <w:rsid w:val="005D08C4"/>
    <w:rsid w:val="005D113C"/>
    <w:rsid w:val="005D192F"/>
    <w:rsid w:val="005D1C9F"/>
    <w:rsid w:val="005D2FD4"/>
    <w:rsid w:val="005D3206"/>
    <w:rsid w:val="005D34CC"/>
    <w:rsid w:val="005D3F93"/>
    <w:rsid w:val="005D44C6"/>
    <w:rsid w:val="005D521C"/>
    <w:rsid w:val="005D637E"/>
    <w:rsid w:val="005D68CE"/>
    <w:rsid w:val="005D7A3D"/>
    <w:rsid w:val="005E0B75"/>
    <w:rsid w:val="005E0E7C"/>
    <w:rsid w:val="005E2779"/>
    <w:rsid w:val="005E2BFC"/>
    <w:rsid w:val="005E31CC"/>
    <w:rsid w:val="005E40CD"/>
    <w:rsid w:val="005E68FF"/>
    <w:rsid w:val="005E7987"/>
    <w:rsid w:val="005F1121"/>
    <w:rsid w:val="005F1484"/>
    <w:rsid w:val="005F25D4"/>
    <w:rsid w:val="005F56C6"/>
    <w:rsid w:val="00600AD2"/>
    <w:rsid w:val="006012B8"/>
    <w:rsid w:val="006039B4"/>
    <w:rsid w:val="00604CCA"/>
    <w:rsid w:val="00604E0D"/>
    <w:rsid w:val="00605006"/>
    <w:rsid w:val="00605EE5"/>
    <w:rsid w:val="00606C9B"/>
    <w:rsid w:val="00607DE4"/>
    <w:rsid w:val="00610289"/>
    <w:rsid w:val="00610604"/>
    <w:rsid w:val="00610B1C"/>
    <w:rsid w:val="00610BAA"/>
    <w:rsid w:val="006112D7"/>
    <w:rsid w:val="00611673"/>
    <w:rsid w:val="00611F5A"/>
    <w:rsid w:val="0061225F"/>
    <w:rsid w:val="006130A7"/>
    <w:rsid w:val="00613AE3"/>
    <w:rsid w:val="006142D7"/>
    <w:rsid w:val="00614790"/>
    <w:rsid w:val="0061495F"/>
    <w:rsid w:val="0061508C"/>
    <w:rsid w:val="00615240"/>
    <w:rsid w:val="0061540F"/>
    <w:rsid w:val="00615E65"/>
    <w:rsid w:val="006162EB"/>
    <w:rsid w:val="00616780"/>
    <w:rsid w:val="00616BCA"/>
    <w:rsid w:val="00617298"/>
    <w:rsid w:val="006175FC"/>
    <w:rsid w:val="0061781C"/>
    <w:rsid w:val="00617954"/>
    <w:rsid w:val="00620D1F"/>
    <w:rsid w:val="00624419"/>
    <w:rsid w:val="00624C0D"/>
    <w:rsid w:val="00624EB7"/>
    <w:rsid w:val="00625DC8"/>
    <w:rsid w:val="006305F4"/>
    <w:rsid w:val="0063085C"/>
    <w:rsid w:val="00631227"/>
    <w:rsid w:val="00631286"/>
    <w:rsid w:val="00632690"/>
    <w:rsid w:val="00632A05"/>
    <w:rsid w:val="00632F4A"/>
    <w:rsid w:val="006331D6"/>
    <w:rsid w:val="0063345D"/>
    <w:rsid w:val="00633640"/>
    <w:rsid w:val="00634A0D"/>
    <w:rsid w:val="00634B73"/>
    <w:rsid w:val="006351DC"/>
    <w:rsid w:val="00635996"/>
    <w:rsid w:val="006371D5"/>
    <w:rsid w:val="00643737"/>
    <w:rsid w:val="006442E1"/>
    <w:rsid w:val="0064592E"/>
    <w:rsid w:val="0065018D"/>
    <w:rsid w:val="006519E5"/>
    <w:rsid w:val="00651C97"/>
    <w:rsid w:val="00651D00"/>
    <w:rsid w:val="00652A61"/>
    <w:rsid w:val="00652CA0"/>
    <w:rsid w:val="0065472C"/>
    <w:rsid w:val="00655289"/>
    <w:rsid w:val="00655BC5"/>
    <w:rsid w:val="00657417"/>
    <w:rsid w:val="00657F3B"/>
    <w:rsid w:val="00660450"/>
    <w:rsid w:val="00660AB9"/>
    <w:rsid w:val="00660C35"/>
    <w:rsid w:val="00661B94"/>
    <w:rsid w:val="00661E20"/>
    <w:rsid w:val="00662173"/>
    <w:rsid w:val="00662CD4"/>
    <w:rsid w:val="00663311"/>
    <w:rsid w:val="00663B19"/>
    <w:rsid w:val="0066403F"/>
    <w:rsid w:val="00664202"/>
    <w:rsid w:val="00664419"/>
    <w:rsid w:val="006650FE"/>
    <w:rsid w:val="0066516D"/>
    <w:rsid w:val="00667575"/>
    <w:rsid w:val="00667CAF"/>
    <w:rsid w:val="006703C7"/>
    <w:rsid w:val="00671891"/>
    <w:rsid w:val="00671B24"/>
    <w:rsid w:val="00672109"/>
    <w:rsid w:val="00673A2B"/>
    <w:rsid w:val="00673A3F"/>
    <w:rsid w:val="0067619F"/>
    <w:rsid w:val="00676497"/>
    <w:rsid w:val="00676BE6"/>
    <w:rsid w:val="00676FB1"/>
    <w:rsid w:val="00680075"/>
    <w:rsid w:val="006812E7"/>
    <w:rsid w:val="0068199A"/>
    <w:rsid w:val="00682587"/>
    <w:rsid w:val="0068416D"/>
    <w:rsid w:val="0068467D"/>
    <w:rsid w:val="00685F6B"/>
    <w:rsid w:val="006914C9"/>
    <w:rsid w:val="00691E1A"/>
    <w:rsid w:val="00691F0F"/>
    <w:rsid w:val="006937FE"/>
    <w:rsid w:val="006938B1"/>
    <w:rsid w:val="006958E2"/>
    <w:rsid w:val="00695C31"/>
    <w:rsid w:val="00696451"/>
    <w:rsid w:val="00697638"/>
    <w:rsid w:val="00697CB8"/>
    <w:rsid w:val="006A16EA"/>
    <w:rsid w:val="006A18A4"/>
    <w:rsid w:val="006A2CEA"/>
    <w:rsid w:val="006A2EFD"/>
    <w:rsid w:val="006A32DE"/>
    <w:rsid w:val="006A6697"/>
    <w:rsid w:val="006B12F8"/>
    <w:rsid w:val="006B3146"/>
    <w:rsid w:val="006B4BCE"/>
    <w:rsid w:val="006B644F"/>
    <w:rsid w:val="006B6FAD"/>
    <w:rsid w:val="006B7D17"/>
    <w:rsid w:val="006C185F"/>
    <w:rsid w:val="006C2E1B"/>
    <w:rsid w:val="006C3669"/>
    <w:rsid w:val="006C3F0C"/>
    <w:rsid w:val="006C4532"/>
    <w:rsid w:val="006C4C2B"/>
    <w:rsid w:val="006C4F44"/>
    <w:rsid w:val="006C616D"/>
    <w:rsid w:val="006C6535"/>
    <w:rsid w:val="006C68D4"/>
    <w:rsid w:val="006C69CC"/>
    <w:rsid w:val="006C7EBD"/>
    <w:rsid w:val="006D44D3"/>
    <w:rsid w:val="006D5C78"/>
    <w:rsid w:val="006D5D12"/>
    <w:rsid w:val="006D6461"/>
    <w:rsid w:val="006D71A1"/>
    <w:rsid w:val="006D71B0"/>
    <w:rsid w:val="006D73BA"/>
    <w:rsid w:val="006E0A52"/>
    <w:rsid w:val="006E0A77"/>
    <w:rsid w:val="006E0BE0"/>
    <w:rsid w:val="006E23BC"/>
    <w:rsid w:val="006E33B8"/>
    <w:rsid w:val="006E36C2"/>
    <w:rsid w:val="006E4636"/>
    <w:rsid w:val="006E54B2"/>
    <w:rsid w:val="006E6A8D"/>
    <w:rsid w:val="006E7BCB"/>
    <w:rsid w:val="006E7BCE"/>
    <w:rsid w:val="006F08A6"/>
    <w:rsid w:val="006F128B"/>
    <w:rsid w:val="006F171C"/>
    <w:rsid w:val="006F1FBF"/>
    <w:rsid w:val="006F31F8"/>
    <w:rsid w:val="006F410E"/>
    <w:rsid w:val="006F4616"/>
    <w:rsid w:val="006F4E4E"/>
    <w:rsid w:val="006F5522"/>
    <w:rsid w:val="006F6AF3"/>
    <w:rsid w:val="006F707D"/>
    <w:rsid w:val="006F7194"/>
    <w:rsid w:val="00700A34"/>
    <w:rsid w:val="00701625"/>
    <w:rsid w:val="0070173F"/>
    <w:rsid w:val="00702455"/>
    <w:rsid w:val="00702926"/>
    <w:rsid w:val="00704D5A"/>
    <w:rsid w:val="007052B0"/>
    <w:rsid w:val="00705A05"/>
    <w:rsid w:val="00706078"/>
    <w:rsid w:val="007065A1"/>
    <w:rsid w:val="00706BB1"/>
    <w:rsid w:val="00706BDE"/>
    <w:rsid w:val="00710C14"/>
    <w:rsid w:val="00711536"/>
    <w:rsid w:val="007117B8"/>
    <w:rsid w:val="00712298"/>
    <w:rsid w:val="00712B11"/>
    <w:rsid w:val="00712CB0"/>
    <w:rsid w:val="00712FF1"/>
    <w:rsid w:val="0071638D"/>
    <w:rsid w:val="00720DB5"/>
    <w:rsid w:val="00722C0F"/>
    <w:rsid w:val="00723885"/>
    <w:rsid w:val="00724AF2"/>
    <w:rsid w:val="00724E01"/>
    <w:rsid w:val="00724E41"/>
    <w:rsid w:val="007254BE"/>
    <w:rsid w:val="00725F71"/>
    <w:rsid w:val="00725FD7"/>
    <w:rsid w:val="00727758"/>
    <w:rsid w:val="00727B7A"/>
    <w:rsid w:val="00730929"/>
    <w:rsid w:val="00730B8B"/>
    <w:rsid w:val="00731F23"/>
    <w:rsid w:val="007336C7"/>
    <w:rsid w:val="007344D9"/>
    <w:rsid w:val="00736CE5"/>
    <w:rsid w:val="007400D3"/>
    <w:rsid w:val="00740882"/>
    <w:rsid w:val="007420F6"/>
    <w:rsid w:val="007435B2"/>
    <w:rsid w:val="00744412"/>
    <w:rsid w:val="0074441C"/>
    <w:rsid w:val="00744A6C"/>
    <w:rsid w:val="00744C21"/>
    <w:rsid w:val="00745076"/>
    <w:rsid w:val="00745618"/>
    <w:rsid w:val="00747096"/>
    <w:rsid w:val="007471CB"/>
    <w:rsid w:val="00747941"/>
    <w:rsid w:val="0075047B"/>
    <w:rsid w:val="007521AD"/>
    <w:rsid w:val="0075355C"/>
    <w:rsid w:val="00755A2A"/>
    <w:rsid w:val="00755EB9"/>
    <w:rsid w:val="00756D7B"/>
    <w:rsid w:val="007601A2"/>
    <w:rsid w:val="0076042F"/>
    <w:rsid w:val="007604A4"/>
    <w:rsid w:val="00761A9E"/>
    <w:rsid w:val="00761B49"/>
    <w:rsid w:val="00761CF0"/>
    <w:rsid w:val="00762D09"/>
    <w:rsid w:val="00763D07"/>
    <w:rsid w:val="00764928"/>
    <w:rsid w:val="0076546F"/>
    <w:rsid w:val="0076620D"/>
    <w:rsid w:val="00766A65"/>
    <w:rsid w:val="00766E9D"/>
    <w:rsid w:val="00770027"/>
    <w:rsid w:val="00770989"/>
    <w:rsid w:val="00770EEA"/>
    <w:rsid w:val="0077285A"/>
    <w:rsid w:val="0077351C"/>
    <w:rsid w:val="00773EAA"/>
    <w:rsid w:val="00774381"/>
    <w:rsid w:val="00775330"/>
    <w:rsid w:val="0077681F"/>
    <w:rsid w:val="007772CE"/>
    <w:rsid w:val="00777BF1"/>
    <w:rsid w:val="00780B03"/>
    <w:rsid w:val="0078148E"/>
    <w:rsid w:val="00781DD1"/>
    <w:rsid w:val="007846E7"/>
    <w:rsid w:val="00784958"/>
    <w:rsid w:val="0078577C"/>
    <w:rsid w:val="00785BBB"/>
    <w:rsid w:val="007863C2"/>
    <w:rsid w:val="007873F6"/>
    <w:rsid w:val="007876C2"/>
    <w:rsid w:val="00787D15"/>
    <w:rsid w:val="00787E9D"/>
    <w:rsid w:val="00787EFB"/>
    <w:rsid w:val="00790900"/>
    <w:rsid w:val="00790D0E"/>
    <w:rsid w:val="00790E50"/>
    <w:rsid w:val="007910AC"/>
    <w:rsid w:val="0079121D"/>
    <w:rsid w:val="007912E5"/>
    <w:rsid w:val="00791773"/>
    <w:rsid w:val="007928E6"/>
    <w:rsid w:val="00792C0D"/>
    <w:rsid w:val="00792C24"/>
    <w:rsid w:val="00794498"/>
    <w:rsid w:val="00794C13"/>
    <w:rsid w:val="007950EA"/>
    <w:rsid w:val="00795312"/>
    <w:rsid w:val="0079559C"/>
    <w:rsid w:val="0079573C"/>
    <w:rsid w:val="0079707C"/>
    <w:rsid w:val="007A128F"/>
    <w:rsid w:val="007A14C6"/>
    <w:rsid w:val="007A17B3"/>
    <w:rsid w:val="007A28B9"/>
    <w:rsid w:val="007A3168"/>
    <w:rsid w:val="007A3736"/>
    <w:rsid w:val="007A44DC"/>
    <w:rsid w:val="007A5540"/>
    <w:rsid w:val="007A5AB1"/>
    <w:rsid w:val="007A71EE"/>
    <w:rsid w:val="007B0FB7"/>
    <w:rsid w:val="007B1920"/>
    <w:rsid w:val="007B1AD5"/>
    <w:rsid w:val="007B21A0"/>
    <w:rsid w:val="007B2719"/>
    <w:rsid w:val="007B3344"/>
    <w:rsid w:val="007B34C1"/>
    <w:rsid w:val="007B568F"/>
    <w:rsid w:val="007B5733"/>
    <w:rsid w:val="007B6031"/>
    <w:rsid w:val="007B6233"/>
    <w:rsid w:val="007B6815"/>
    <w:rsid w:val="007B7D4E"/>
    <w:rsid w:val="007C0B8F"/>
    <w:rsid w:val="007C110C"/>
    <w:rsid w:val="007C1160"/>
    <w:rsid w:val="007C1970"/>
    <w:rsid w:val="007C1C75"/>
    <w:rsid w:val="007C2A6C"/>
    <w:rsid w:val="007C3756"/>
    <w:rsid w:val="007C382B"/>
    <w:rsid w:val="007C3CAE"/>
    <w:rsid w:val="007C4EB7"/>
    <w:rsid w:val="007C55F3"/>
    <w:rsid w:val="007C599D"/>
    <w:rsid w:val="007C6BAC"/>
    <w:rsid w:val="007C73FD"/>
    <w:rsid w:val="007C7D3C"/>
    <w:rsid w:val="007D0076"/>
    <w:rsid w:val="007D1253"/>
    <w:rsid w:val="007D274B"/>
    <w:rsid w:val="007D30FD"/>
    <w:rsid w:val="007D3818"/>
    <w:rsid w:val="007D4567"/>
    <w:rsid w:val="007D5683"/>
    <w:rsid w:val="007D57AB"/>
    <w:rsid w:val="007D6687"/>
    <w:rsid w:val="007E014B"/>
    <w:rsid w:val="007E144A"/>
    <w:rsid w:val="007E15C6"/>
    <w:rsid w:val="007E1A5F"/>
    <w:rsid w:val="007E400A"/>
    <w:rsid w:val="007E4224"/>
    <w:rsid w:val="007E4393"/>
    <w:rsid w:val="007E43A6"/>
    <w:rsid w:val="007E4579"/>
    <w:rsid w:val="007E4847"/>
    <w:rsid w:val="007E4981"/>
    <w:rsid w:val="007E4B00"/>
    <w:rsid w:val="007E51A8"/>
    <w:rsid w:val="007E5784"/>
    <w:rsid w:val="007E6871"/>
    <w:rsid w:val="007E719A"/>
    <w:rsid w:val="007E746C"/>
    <w:rsid w:val="007F1C71"/>
    <w:rsid w:val="007F1CB8"/>
    <w:rsid w:val="007F1D8F"/>
    <w:rsid w:val="007F2851"/>
    <w:rsid w:val="007F2B18"/>
    <w:rsid w:val="007F311D"/>
    <w:rsid w:val="007F3FE1"/>
    <w:rsid w:val="007F40C5"/>
    <w:rsid w:val="007F41E4"/>
    <w:rsid w:val="007F5EE2"/>
    <w:rsid w:val="007F6080"/>
    <w:rsid w:val="007F782B"/>
    <w:rsid w:val="007F7948"/>
    <w:rsid w:val="007F7C77"/>
    <w:rsid w:val="00800D5B"/>
    <w:rsid w:val="00802304"/>
    <w:rsid w:val="0080233C"/>
    <w:rsid w:val="00802ADB"/>
    <w:rsid w:val="008047E2"/>
    <w:rsid w:val="00804D61"/>
    <w:rsid w:val="00804F84"/>
    <w:rsid w:val="00807A2C"/>
    <w:rsid w:val="00807FA9"/>
    <w:rsid w:val="008107EA"/>
    <w:rsid w:val="00810CBC"/>
    <w:rsid w:val="00811872"/>
    <w:rsid w:val="008128D6"/>
    <w:rsid w:val="00812B0A"/>
    <w:rsid w:val="00813B72"/>
    <w:rsid w:val="0081425C"/>
    <w:rsid w:val="008148C7"/>
    <w:rsid w:val="00814DAB"/>
    <w:rsid w:val="00814EF1"/>
    <w:rsid w:val="00815D20"/>
    <w:rsid w:val="0081692E"/>
    <w:rsid w:val="00820153"/>
    <w:rsid w:val="00820895"/>
    <w:rsid w:val="008215AC"/>
    <w:rsid w:val="00821743"/>
    <w:rsid w:val="008229C0"/>
    <w:rsid w:val="00822B0A"/>
    <w:rsid w:val="00822D1B"/>
    <w:rsid w:val="00823F4B"/>
    <w:rsid w:val="00824963"/>
    <w:rsid w:val="00825318"/>
    <w:rsid w:val="00826B9C"/>
    <w:rsid w:val="008270D3"/>
    <w:rsid w:val="00827A58"/>
    <w:rsid w:val="008312EB"/>
    <w:rsid w:val="0083206F"/>
    <w:rsid w:val="008323E0"/>
    <w:rsid w:val="008340D4"/>
    <w:rsid w:val="0083424B"/>
    <w:rsid w:val="0083487D"/>
    <w:rsid w:val="00835A4B"/>
    <w:rsid w:val="00835AA5"/>
    <w:rsid w:val="00835CF0"/>
    <w:rsid w:val="00836C0F"/>
    <w:rsid w:val="0083710D"/>
    <w:rsid w:val="00840431"/>
    <w:rsid w:val="0084098A"/>
    <w:rsid w:val="00840C0D"/>
    <w:rsid w:val="00841140"/>
    <w:rsid w:val="008421E0"/>
    <w:rsid w:val="00842A91"/>
    <w:rsid w:val="0084491E"/>
    <w:rsid w:val="00846277"/>
    <w:rsid w:val="008462B4"/>
    <w:rsid w:val="008464C8"/>
    <w:rsid w:val="00846BEA"/>
    <w:rsid w:val="00847CF4"/>
    <w:rsid w:val="00851014"/>
    <w:rsid w:val="00852827"/>
    <w:rsid w:val="00854214"/>
    <w:rsid w:val="0085452F"/>
    <w:rsid w:val="00854A8B"/>
    <w:rsid w:val="00855641"/>
    <w:rsid w:val="00855A11"/>
    <w:rsid w:val="0085741D"/>
    <w:rsid w:val="0086012E"/>
    <w:rsid w:val="00860304"/>
    <w:rsid w:val="008603FE"/>
    <w:rsid w:val="00861001"/>
    <w:rsid w:val="00861B6D"/>
    <w:rsid w:val="00864407"/>
    <w:rsid w:val="00865AE6"/>
    <w:rsid w:val="00865BB3"/>
    <w:rsid w:val="00866EEB"/>
    <w:rsid w:val="0087159E"/>
    <w:rsid w:val="00871D77"/>
    <w:rsid w:val="00872E6F"/>
    <w:rsid w:val="00873F61"/>
    <w:rsid w:val="0087486B"/>
    <w:rsid w:val="00874D00"/>
    <w:rsid w:val="008770A9"/>
    <w:rsid w:val="00877BF4"/>
    <w:rsid w:val="00880180"/>
    <w:rsid w:val="00880EEE"/>
    <w:rsid w:val="00881663"/>
    <w:rsid w:val="00882D5D"/>
    <w:rsid w:val="00883EDB"/>
    <w:rsid w:val="00884E69"/>
    <w:rsid w:val="008860D6"/>
    <w:rsid w:val="00886552"/>
    <w:rsid w:val="0088739B"/>
    <w:rsid w:val="00890A72"/>
    <w:rsid w:val="00890EF3"/>
    <w:rsid w:val="00890F59"/>
    <w:rsid w:val="0089197F"/>
    <w:rsid w:val="008925B3"/>
    <w:rsid w:val="0089301C"/>
    <w:rsid w:val="00893251"/>
    <w:rsid w:val="00893370"/>
    <w:rsid w:val="0089370D"/>
    <w:rsid w:val="00893715"/>
    <w:rsid w:val="008948DB"/>
    <w:rsid w:val="00894D09"/>
    <w:rsid w:val="00895199"/>
    <w:rsid w:val="00896A8F"/>
    <w:rsid w:val="0089711D"/>
    <w:rsid w:val="00897B9F"/>
    <w:rsid w:val="008A0A26"/>
    <w:rsid w:val="008A2188"/>
    <w:rsid w:val="008A24D3"/>
    <w:rsid w:val="008A2BB9"/>
    <w:rsid w:val="008A323A"/>
    <w:rsid w:val="008A3BFC"/>
    <w:rsid w:val="008A3E5A"/>
    <w:rsid w:val="008A4443"/>
    <w:rsid w:val="008A4D3B"/>
    <w:rsid w:val="008A574F"/>
    <w:rsid w:val="008A5A7B"/>
    <w:rsid w:val="008A6AC6"/>
    <w:rsid w:val="008B00CD"/>
    <w:rsid w:val="008B18BC"/>
    <w:rsid w:val="008B1A21"/>
    <w:rsid w:val="008B2F5B"/>
    <w:rsid w:val="008B3527"/>
    <w:rsid w:val="008B41FD"/>
    <w:rsid w:val="008B45F9"/>
    <w:rsid w:val="008B4962"/>
    <w:rsid w:val="008B4AE5"/>
    <w:rsid w:val="008B4F41"/>
    <w:rsid w:val="008B5DAA"/>
    <w:rsid w:val="008B6ED2"/>
    <w:rsid w:val="008B7C39"/>
    <w:rsid w:val="008C11FE"/>
    <w:rsid w:val="008C2162"/>
    <w:rsid w:val="008C2374"/>
    <w:rsid w:val="008C2987"/>
    <w:rsid w:val="008C36D9"/>
    <w:rsid w:val="008C4265"/>
    <w:rsid w:val="008C57B1"/>
    <w:rsid w:val="008C58FC"/>
    <w:rsid w:val="008C5EBF"/>
    <w:rsid w:val="008C671B"/>
    <w:rsid w:val="008C7A10"/>
    <w:rsid w:val="008C7AAE"/>
    <w:rsid w:val="008C7F4B"/>
    <w:rsid w:val="008D00AD"/>
    <w:rsid w:val="008D01FC"/>
    <w:rsid w:val="008D1A49"/>
    <w:rsid w:val="008D1AED"/>
    <w:rsid w:val="008D25E0"/>
    <w:rsid w:val="008D3412"/>
    <w:rsid w:val="008D39E2"/>
    <w:rsid w:val="008D64C6"/>
    <w:rsid w:val="008D65CE"/>
    <w:rsid w:val="008D6D58"/>
    <w:rsid w:val="008E0735"/>
    <w:rsid w:val="008E32A7"/>
    <w:rsid w:val="008E43E5"/>
    <w:rsid w:val="008E5EBA"/>
    <w:rsid w:val="008E74D9"/>
    <w:rsid w:val="008F1834"/>
    <w:rsid w:val="008F1CD9"/>
    <w:rsid w:val="008F2C22"/>
    <w:rsid w:val="008F3EB2"/>
    <w:rsid w:val="008F4FEC"/>
    <w:rsid w:val="008F58C6"/>
    <w:rsid w:val="008F7696"/>
    <w:rsid w:val="008F7A81"/>
    <w:rsid w:val="008F7C61"/>
    <w:rsid w:val="009021C5"/>
    <w:rsid w:val="009022E1"/>
    <w:rsid w:val="00903494"/>
    <w:rsid w:val="00903E0B"/>
    <w:rsid w:val="009040CB"/>
    <w:rsid w:val="009057A8"/>
    <w:rsid w:val="00905A95"/>
    <w:rsid w:val="0090621F"/>
    <w:rsid w:val="009062C5"/>
    <w:rsid w:val="009077D7"/>
    <w:rsid w:val="009077E2"/>
    <w:rsid w:val="00910867"/>
    <w:rsid w:val="00910A28"/>
    <w:rsid w:val="00915074"/>
    <w:rsid w:val="00917003"/>
    <w:rsid w:val="009174A3"/>
    <w:rsid w:val="009176F0"/>
    <w:rsid w:val="00917CC4"/>
    <w:rsid w:val="00920E4B"/>
    <w:rsid w:val="00921023"/>
    <w:rsid w:val="00921A22"/>
    <w:rsid w:val="0092285A"/>
    <w:rsid w:val="00923EDF"/>
    <w:rsid w:val="00924B5D"/>
    <w:rsid w:val="009253A0"/>
    <w:rsid w:val="009263C4"/>
    <w:rsid w:val="00926E00"/>
    <w:rsid w:val="009279AE"/>
    <w:rsid w:val="00930710"/>
    <w:rsid w:val="0093100E"/>
    <w:rsid w:val="00931A9D"/>
    <w:rsid w:val="009376C8"/>
    <w:rsid w:val="00937C13"/>
    <w:rsid w:val="00937D42"/>
    <w:rsid w:val="00940123"/>
    <w:rsid w:val="009403DA"/>
    <w:rsid w:val="00941763"/>
    <w:rsid w:val="00942F61"/>
    <w:rsid w:val="009434EC"/>
    <w:rsid w:val="00943D20"/>
    <w:rsid w:val="00943D76"/>
    <w:rsid w:val="0094425C"/>
    <w:rsid w:val="0094495F"/>
    <w:rsid w:val="009455D4"/>
    <w:rsid w:val="009458A4"/>
    <w:rsid w:val="00946D30"/>
    <w:rsid w:val="00947416"/>
    <w:rsid w:val="00950E7B"/>
    <w:rsid w:val="00951B7B"/>
    <w:rsid w:val="00952CE4"/>
    <w:rsid w:val="00952F75"/>
    <w:rsid w:val="00952FE7"/>
    <w:rsid w:val="00953682"/>
    <w:rsid w:val="00953E9B"/>
    <w:rsid w:val="00953EFD"/>
    <w:rsid w:val="00953FD8"/>
    <w:rsid w:val="009541D9"/>
    <w:rsid w:val="00954B1E"/>
    <w:rsid w:val="0095608D"/>
    <w:rsid w:val="009566E7"/>
    <w:rsid w:val="00956973"/>
    <w:rsid w:val="00957193"/>
    <w:rsid w:val="00957E4F"/>
    <w:rsid w:val="0096009E"/>
    <w:rsid w:val="0096023B"/>
    <w:rsid w:val="0096072B"/>
    <w:rsid w:val="00961C4F"/>
    <w:rsid w:val="00962005"/>
    <w:rsid w:val="00965240"/>
    <w:rsid w:val="009653B3"/>
    <w:rsid w:val="00965ED5"/>
    <w:rsid w:val="00966411"/>
    <w:rsid w:val="00966988"/>
    <w:rsid w:val="00966C79"/>
    <w:rsid w:val="0096744E"/>
    <w:rsid w:val="009705AD"/>
    <w:rsid w:val="00970AD3"/>
    <w:rsid w:val="009710F7"/>
    <w:rsid w:val="0097153D"/>
    <w:rsid w:val="00972992"/>
    <w:rsid w:val="00973314"/>
    <w:rsid w:val="00973FBD"/>
    <w:rsid w:val="00975479"/>
    <w:rsid w:val="00976168"/>
    <w:rsid w:val="0097734E"/>
    <w:rsid w:val="009778E7"/>
    <w:rsid w:val="00977F4D"/>
    <w:rsid w:val="0098023F"/>
    <w:rsid w:val="00980273"/>
    <w:rsid w:val="00980459"/>
    <w:rsid w:val="00980AD2"/>
    <w:rsid w:val="00981080"/>
    <w:rsid w:val="009826EC"/>
    <w:rsid w:val="00982AE1"/>
    <w:rsid w:val="00983893"/>
    <w:rsid w:val="00985BAE"/>
    <w:rsid w:val="009865C9"/>
    <w:rsid w:val="00986668"/>
    <w:rsid w:val="009866E0"/>
    <w:rsid w:val="00986976"/>
    <w:rsid w:val="00986A49"/>
    <w:rsid w:val="00986ACE"/>
    <w:rsid w:val="00987162"/>
    <w:rsid w:val="009925CD"/>
    <w:rsid w:val="00992884"/>
    <w:rsid w:val="009939EE"/>
    <w:rsid w:val="009943A3"/>
    <w:rsid w:val="00994B94"/>
    <w:rsid w:val="00995186"/>
    <w:rsid w:val="009953D2"/>
    <w:rsid w:val="009956E7"/>
    <w:rsid w:val="00995F45"/>
    <w:rsid w:val="00995FCB"/>
    <w:rsid w:val="00996043"/>
    <w:rsid w:val="00997A0A"/>
    <w:rsid w:val="00997E6A"/>
    <w:rsid w:val="00997EC9"/>
    <w:rsid w:val="009A13E8"/>
    <w:rsid w:val="009A1CB6"/>
    <w:rsid w:val="009A1EBE"/>
    <w:rsid w:val="009A2883"/>
    <w:rsid w:val="009A33DA"/>
    <w:rsid w:val="009A35AF"/>
    <w:rsid w:val="009A3999"/>
    <w:rsid w:val="009A3D3D"/>
    <w:rsid w:val="009A5EDA"/>
    <w:rsid w:val="009A6D0F"/>
    <w:rsid w:val="009A782F"/>
    <w:rsid w:val="009A7893"/>
    <w:rsid w:val="009B02C0"/>
    <w:rsid w:val="009B0A17"/>
    <w:rsid w:val="009B1628"/>
    <w:rsid w:val="009B2514"/>
    <w:rsid w:val="009B4761"/>
    <w:rsid w:val="009B4F0B"/>
    <w:rsid w:val="009B5253"/>
    <w:rsid w:val="009B56CE"/>
    <w:rsid w:val="009B633F"/>
    <w:rsid w:val="009B6601"/>
    <w:rsid w:val="009B68F0"/>
    <w:rsid w:val="009B691E"/>
    <w:rsid w:val="009B6EB1"/>
    <w:rsid w:val="009B7086"/>
    <w:rsid w:val="009B7876"/>
    <w:rsid w:val="009B7F9C"/>
    <w:rsid w:val="009C0222"/>
    <w:rsid w:val="009C0C26"/>
    <w:rsid w:val="009C0EE0"/>
    <w:rsid w:val="009C1207"/>
    <w:rsid w:val="009C2252"/>
    <w:rsid w:val="009C3A11"/>
    <w:rsid w:val="009C43C4"/>
    <w:rsid w:val="009C4874"/>
    <w:rsid w:val="009C554A"/>
    <w:rsid w:val="009C576C"/>
    <w:rsid w:val="009C6241"/>
    <w:rsid w:val="009C6ED7"/>
    <w:rsid w:val="009D306A"/>
    <w:rsid w:val="009D3C4B"/>
    <w:rsid w:val="009D3FCC"/>
    <w:rsid w:val="009D3FE4"/>
    <w:rsid w:val="009D4104"/>
    <w:rsid w:val="009D6067"/>
    <w:rsid w:val="009D6B08"/>
    <w:rsid w:val="009D7D2C"/>
    <w:rsid w:val="009E08B6"/>
    <w:rsid w:val="009E343F"/>
    <w:rsid w:val="009E3808"/>
    <w:rsid w:val="009E39E2"/>
    <w:rsid w:val="009E4169"/>
    <w:rsid w:val="009E4453"/>
    <w:rsid w:val="009E5447"/>
    <w:rsid w:val="009E6C21"/>
    <w:rsid w:val="009E6E11"/>
    <w:rsid w:val="009F306E"/>
    <w:rsid w:val="009F38B9"/>
    <w:rsid w:val="009F3DD2"/>
    <w:rsid w:val="009F4978"/>
    <w:rsid w:val="009F6D3A"/>
    <w:rsid w:val="009F6F1B"/>
    <w:rsid w:val="009F6F1D"/>
    <w:rsid w:val="009F7EF9"/>
    <w:rsid w:val="00A00395"/>
    <w:rsid w:val="00A02750"/>
    <w:rsid w:val="00A028C3"/>
    <w:rsid w:val="00A03944"/>
    <w:rsid w:val="00A039F2"/>
    <w:rsid w:val="00A042BC"/>
    <w:rsid w:val="00A055DB"/>
    <w:rsid w:val="00A05C7F"/>
    <w:rsid w:val="00A05CC1"/>
    <w:rsid w:val="00A062DC"/>
    <w:rsid w:val="00A064BD"/>
    <w:rsid w:val="00A11DEA"/>
    <w:rsid w:val="00A11E9B"/>
    <w:rsid w:val="00A12859"/>
    <w:rsid w:val="00A129F8"/>
    <w:rsid w:val="00A12A95"/>
    <w:rsid w:val="00A13105"/>
    <w:rsid w:val="00A13415"/>
    <w:rsid w:val="00A13A67"/>
    <w:rsid w:val="00A13A81"/>
    <w:rsid w:val="00A14799"/>
    <w:rsid w:val="00A14936"/>
    <w:rsid w:val="00A14C7B"/>
    <w:rsid w:val="00A156D8"/>
    <w:rsid w:val="00A1678A"/>
    <w:rsid w:val="00A16AEF"/>
    <w:rsid w:val="00A16D47"/>
    <w:rsid w:val="00A17BD1"/>
    <w:rsid w:val="00A20148"/>
    <w:rsid w:val="00A2155D"/>
    <w:rsid w:val="00A21B48"/>
    <w:rsid w:val="00A22033"/>
    <w:rsid w:val="00A2248F"/>
    <w:rsid w:val="00A22DF4"/>
    <w:rsid w:val="00A244B0"/>
    <w:rsid w:val="00A2471E"/>
    <w:rsid w:val="00A25D9F"/>
    <w:rsid w:val="00A302B8"/>
    <w:rsid w:val="00A30333"/>
    <w:rsid w:val="00A30448"/>
    <w:rsid w:val="00A31074"/>
    <w:rsid w:val="00A314FB"/>
    <w:rsid w:val="00A31855"/>
    <w:rsid w:val="00A31C28"/>
    <w:rsid w:val="00A32C25"/>
    <w:rsid w:val="00A339EB"/>
    <w:rsid w:val="00A3533C"/>
    <w:rsid w:val="00A3553D"/>
    <w:rsid w:val="00A3684C"/>
    <w:rsid w:val="00A36BEF"/>
    <w:rsid w:val="00A37A51"/>
    <w:rsid w:val="00A37ACD"/>
    <w:rsid w:val="00A40602"/>
    <w:rsid w:val="00A406D9"/>
    <w:rsid w:val="00A4075C"/>
    <w:rsid w:val="00A41B95"/>
    <w:rsid w:val="00A42575"/>
    <w:rsid w:val="00A427B7"/>
    <w:rsid w:val="00A42A4E"/>
    <w:rsid w:val="00A42CC4"/>
    <w:rsid w:val="00A43021"/>
    <w:rsid w:val="00A44B53"/>
    <w:rsid w:val="00A44C4A"/>
    <w:rsid w:val="00A455E6"/>
    <w:rsid w:val="00A456E3"/>
    <w:rsid w:val="00A458F8"/>
    <w:rsid w:val="00A45CEA"/>
    <w:rsid w:val="00A45E84"/>
    <w:rsid w:val="00A46493"/>
    <w:rsid w:val="00A4652F"/>
    <w:rsid w:val="00A504FB"/>
    <w:rsid w:val="00A50691"/>
    <w:rsid w:val="00A53289"/>
    <w:rsid w:val="00A532BB"/>
    <w:rsid w:val="00A54429"/>
    <w:rsid w:val="00A5502F"/>
    <w:rsid w:val="00A55C60"/>
    <w:rsid w:val="00A569BF"/>
    <w:rsid w:val="00A57E74"/>
    <w:rsid w:val="00A6321E"/>
    <w:rsid w:val="00A63630"/>
    <w:rsid w:val="00A648BD"/>
    <w:rsid w:val="00A65412"/>
    <w:rsid w:val="00A657A5"/>
    <w:rsid w:val="00A65FD9"/>
    <w:rsid w:val="00A663D7"/>
    <w:rsid w:val="00A66591"/>
    <w:rsid w:val="00A66DDE"/>
    <w:rsid w:val="00A67235"/>
    <w:rsid w:val="00A67B84"/>
    <w:rsid w:val="00A67D4C"/>
    <w:rsid w:val="00A74CB0"/>
    <w:rsid w:val="00A75F86"/>
    <w:rsid w:val="00A76A49"/>
    <w:rsid w:val="00A77799"/>
    <w:rsid w:val="00A81E2B"/>
    <w:rsid w:val="00A81ECC"/>
    <w:rsid w:val="00A82784"/>
    <w:rsid w:val="00A827DC"/>
    <w:rsid w:val="00A82F84"/>
    <w:rsid w:val="00A83DD0"/>
    <w:rsid w:val="00A8444A"/>
    <w:rsid w:val="00A8481F"/>
    <w:rsid w:val="00A851A8"/>
    <w:rsid w:val="00A85CFF"/>
    <w:rsid w:val="00A86A94"/>
    <w:rsid w:val="00A8748B"/>
    <w:rsid w:val="00A876BB"/>
    <w:rsid w:val="00A87FFD"/>
    <w:rsid w:val="00A90016"/>
    <w:rsid w:val="00A90611"/>
    <w:rsid w:val="00A9129F"/>
    <w:rsid w:val="00A913A4"/>
    <w:rsid w:val="00A9209C"/>
    <w:rsid w:val="00A93512"/>
    <w:rsid w:val="00A9355C"/>
    <w:rsid w:val="00A93DA3"/>
    <w:rsid w:val="00A94439"/>
    <w:rsid w:val="00A946FF"/>
    <w:rsid w:val="00A9493F"/>
    <w:rsid w:val="00A94A9D"/>
    <w:rsid w:val="00A950AE"/>
    <w:rsid w:val="00A950F6"/>
    <w:rsid w:val="00A955D1"/>
    <w:rsid w:val="00A958BD"/>
    <w:rsid w:val="00A95A82"/>
    <w:rsid w:val="00A9627D"/>
    <w:rsid w:val="00A97A72"/>
    <w:rsid w:val="00AA02B2"/>
    <w:rsid w:val="00AA0CB2"/>
    <w:rsid w:val="00AA0DED"/>
    <w:rsid w:val="00AA1C4D"/>
    <w:rsid w:val="00AA1CF1"/>
    <w:rsid w:val="00AA380A"/>
    <w:rsid w:val="00AA3E39"/>
    <w:rsid w:val="00AA55C2"/>
    <w:rsid w:val="00AA6DF7"/>
    <w:rsid w:val="00AA7ED9"/>
    <w:rsid w:val="00AB0163"/>
    <w:rsid w:val="00AB03A0"/>
    <w:rsid w:val="00AB0F63"/>
    <w:rsid w:val="00AB11A6"/>
    <w:rsid w:val="00AB137D"/>
    <w:rsid w:val="00AB18FA"/>
    <w:rsid w:val="00AB4453"/>
    <w:rsid w:val="00AB47C0"/>
    <w:rsid w:val="00AB4DC8"/>
    <w:rsid w:val="00AB7EC2"/>
    <w:rsid w:val="00AB7EDF"/>
    <w:rsid w:val="00AC155E"/>
    <w:rsid w:val="00AC1785"/>
    <w:rsid w:val="00AC24A1"/>
    <w:rsid w:val="00AC2B98"/>
    <w:rsid w:val="00AC319F"/>
    <w:rsid w:val="00AC3941"/>
    <w:rsid w:val="00AC39D0"/>
    <w:rsid w:val="00AC4045"/>
    <w:rsid w:val="00AC5149"/>
    <w:rsid w:val="00AC542B"/>
    <w:rsid w:val="00AC5833"/>
    <w:rsid w:val="00AC6578"/>
    <w:rsid w:val="00AC6625"/>
    <w:rsid w:val="00AC7094"/>
    <w:rsid w:val="00AD08E3"/>
    <w:rsid w:val="00AD0A66"/>
    <w:rsid w:val="00AD1261"/>
    <w:rsid w:val="00AD13AA"/>
    <w:rsid w:val="00AD1483"/>
    <w:rsid w:val="00AD18D7"/>
    <w:rsid w:val="00AD1EA0"/>
    <w:rsid w:val="00AD20A8"/>
    <w:rsid w:val="00AD2302"/>
    <w:rsid w:val="00AD2E51"/>
    <w:rsid w:val="00AD3EE4"/>
    <w:rsid w:val="00AD65C0"/>
    <w:rsid w:val="00AD6BAF"/>
    <w:rsid w:val="00AD73B7"/>
    <w:rsid w:val="00AD7A6A"/>
    <w:rsid w:val="00AD7D01"/>
    <w:rsid w:val="00AE01A2"/>
    <w:rsid w:val="00AE07E2"/>
    <w:rsid w:val="00AE0C68"/>
    <w:rsid w:val="00AE366C"/>
    <w:rsid w:val="00AE3DCF"/>
    <w:rsid w:val="00AE3ED4"/>
    <w:rsid w:val="00AE430E"/>
    <w:rsid w:val="00AE54C9"/>
    <w:rsid w:val="00AE7112"/>
    <w:rsid w:val="00AF0381"/>
    <w:rsid w:val="00AF0802"/>
    <w:rsid w:val="00AF22A8"/>
    <w:rsid w:val="00AF266A"/>
    <w:rsid w:val="00AF3A36"/>
    <w:rsid w:val="00AF3ADB"/>
    <w:rsid w:val="00AF582D"/>
    <w:rsid w:val="00AF5C61"/>
    <w:rsid w:val="00AF6E21"/>
    <w:rsid w:val="00AF709E"/>
    <w:rsid w:val="00AF7118"/>
    <w:rsid w:val="00AF7658"/>
    <w:rsid w:val="00AF7A4B"/>
    <w:rsid w:val="00AF7D26"/>
    <w:rsid w:val="00AF7F36"/>
    <w:rsid w:val="00B0075C"/>
    <w:rsid w:val="00B00C6C"/>
    <w:rsid w:val="00B030F4"/>
    <w:rsid w:val="00B0325A"/>
    <w:rsid w:val="00B03798"/>
    <w:rsid w:val="00B0391A"/>
    <w:rsid w:val="00B040F0"/>
    <w:rsid w:val="00B04F8C"/>
    <w:rsid w:val="00B05956"/>
    <w:rsid w:val="00B1092B"/>
    <w:rsid w:val="00B1327E"/>
    <w:rsid w:val="00B1339D"/>
    <w:rsid w:val="00B13F3B"/>
    <w:rsid w:val="00B15272"/>
    <w:rsid w:val="00B15354"/>
    <w:rsid w:val="00B17097"/>
    <w:rsid w:val="00B170D8"/>
    <w:rsid w:val="00B2209C"/>
    <w:rsid w:val="00B22255"/>
    <w:rsid w:val="00B224BB"/>
    <w:rsid w:val="00B22871"/>
    <w:rsid w:val="00B22C89"/>
    <w:rsid w:val="00B2506D"/>
    <w:rsid w:val="00B2520E"/>
    <w:rsid w:val="00B2576A"/>
    <w:rsid w:val="00B26BC4"/>
    <w:rsid w:val="00B278C3"/>
    <w:rsid w:val="00B27AB0"/>
    <w:rsid w:val="00B318CE"/>
    <w:rsid w:val="00B32EB7"/>
    <w:rsid w:val="00B3392A"/>
    <w:rsid w:val="00B33E5C"/>
    <w:rsid w:val="00B3549C"/>
    <w:rsid w:val="00B36082"/>
    <w:rsid w:val="00B3647B"/>
    <w:rsid w:val="00B36F35"/>
    <w:rsid w:val="00B37D1A"/>
    <w:rsid w:val="00B40FB4"/>
    <w:rsid w:val="00B42126"/>
    <w:rsid w:val="00B44EFA"/>
    <w:rsid w:val="00B4595E"/>
    <w:rsid w:val="00B46CFF"/>
    <w:rsid w:val="00B46E45"/>
    <w:rsid w:val="00B46E9B"/>
    <w:rsid w:val="00B476FD"/>
    <w:rsid w:val="00B50089"/>
    <w:rsid w:val="00B50B95"/>
    <w:rsid w:val="00B511EE"/>
    <w:rsid w:val="00B511FF"/>
    <w:rsid w:val="00B512D6"/>
    <w:rsid w:val="00B51FE8"/>
    <w:rsid w:val="00B53864"/>
    <w:rsid w:val="00B53EB5"/>
    <w:rsid w:val="00B5414E"/>
    <w:rsid w:val="00B568E4"/>
    <w:rsid w:val="00B56DAD"/>
    <w:rsid w:val="00B62650"/>
    <w:rsid w:val="00B649EF"/>
    <w:rsid w:val="00B65E62"/>
    <w:rsid w:val="00B6693F"/>
    <w:rsid w:val="00B669D7"/>
    <w:rsid w:val="00B70B6D"/>
    <w:rsid w:val="00B730C8"/>
    <w:rsid w:val="00B73514"/>
    <w:rsid w:val="00B74643"/>
    <w:rsid w:val="00B747D4"/>
    <w:rsid w:val="00B7662A"/>
    <w:rsid w:val="00B769C8"/>
    <w:rsid w:val="00B76BC3"/>
    <w:rsid w:val="00B76DC3"/>
    <w:rsid w:val="00B779F4"/>
    <w:rsid w:val="00B77B29"/>
    <w:rsid w:val="00B77C2F"/>
    <w:rsid w:val="00B8026B"/>
    <w:rsid w:val="00B81106"/>
    <w:rsid w:val="00B82905"/>
    <w:rsid w:val="00B82F64"/>
    <w:rsid w:val="00B833B3"/>
    <w:rsid w:val="00B834D2"/>
    <w:rsid w:val="00B8449E"/>
    <w:rsid w:val="00B84D7E"/>
    <w:rsid w:val="00B852CB"/>
    <w:rsid w:val="00B8545C"/>
    <w:rsid w:val="00B90AB7"/>
    <w:rsid w:val="00B913F2"/>
    <w:rsid w:val="00B9322F"/>
    <w:rsid w:val="00B9371E"/>
    <w:rsid w:val="00B9429B"/>
    <w:rsid w:val="00B94887"/>
    <w:rsid w:val="00B95AFE"/>
    <w:rsid w:val="00B96887"/>
    <w:rsid w:val="00B96E21"/>
    <w:rsid w:val="00B96FF7"/>
    <w:rsid w:val="00B97018"/>
    <w:rsid w:val="00BA010D"/>
    <w:rsid w:val="00BA0ECC"/>
    <w:rsid w:val="00BA21BF"/>
    <w:rsid w:val="00BA29A9"/>
    <w:rsid w:val="00BA3820"/>
    <w:rsid w:val="00BA3D58"/>
    <w:rsid w:val="00BA3F57"/>
    <w:rsid w:val="00BA4FD5"/>
    <w:rsid w:val="00BA57DA"/>
    <w:rsid w:val="00BA6003"/>
    <w:rsid w:val="00BA6724"/>
    <w:rsid w:val="00BA6E4B"/>
    <w:rsid w:val="00BA757B"/>
    <w:rsid w:val="00BA7688"/>
    <w:rsid w:val="00BA7DF8"/>
    <w:rsid w:val="00BB004B"/>
    <w:rsid w:val="00BB1120"/>
    <w:rsid w:val="00BB1A30"/>
    <w:rsid w:val="00BB2B1B"/>
    <w:rsid w:val="00BB2F15"/>
    <w:rsid w:val="00BB3CD8"/>
    <w:rsid w:val="00BB4FDF"/>
    <w:rsid w:val="00BB711C"/>
    <w:rsid w:val="00BC0BF0"/>
    <w:rsid w:val="00BC12C5"/>
    <w:rsid w:val="00BC171B"/>
    <w:rsid w:val="00BC1A84"/>
    <w:rsid w:val="00BC33C6"/>
    <w:rsid w:val="00BC3609"/>
    <w:rsid w:val="00BC3F9A"/>
    <w:rsid w:val="00BC47BB"/>
    <w:rsid w:val="00BC5488"/>
    <w:rsid w:val="00BC69E6"/>
    <w:rsid w:val="00BC6ECE"/>
    <w:rsid w:val="00BC6F20"/>
    <w:rsid w:val="00BC75B7"/>
    <w:rsid w:val="00BC7B19"/>
    <w:rsid w:val="00BC7C75"/>
    <w:rsid w:val="00BD02EE"/>
    <w:rsid w:val="00BD0539"/>
    <w:rsid w:val="00BD06D7"/>
    <w:rsid w:val="00BD0B48"/>
    <w:rsid w:val="00BD295C"/>
    <w:rsid w:val="00BD2CB5"/>
    <w:rsid w:val="00BD2DC0"/>
    <w:rsid w:val="00BD3910"/>
    <w:rsid w:val="00BD3D6C"/>
    <w:rsid w:val="00BD572C"/>
    <w:rsid w:val="00BD5D0D"/>
    <w:rsid w:val="00BD6468"/>
    <w:rsid w:val="00BD6681"/>
    <w:rsid w:val="00BD7077"/>
    <w:rsid w:val="00BD79AB"/>
    <w:rsid w:val="00BD7B4A"/>
    <w:rsid w:val="00BE004E"/>
    <w:rsid w:val="00BE044A"/>
    <w:rsid w:val="00BE3194"/>
    <w:rsid w:val="00BE3BCC"/>
    <w:rsid w:val="00BE401D"/>
    <w:rsid w:val="00BE40A4"/>
    <w:rsid w:val="00BE4BBD"/>
    <w:rsid w:val="00BE5051"/>
    <w:rsid w:val="00BE61FA"/>
    <w:rsid w:val="00BE6833"/>
    <w:rsid w:val="00BE6DB6"/>
    <w:rsid w:val="00BE739D"/>
    <w:rsid w:val="00BE7AD3"/>
    <w:rsid w:val="00BF02EB"/>
    <w:rsid w:val="00BF091A"/>
    <w:rsid w:val="00BF270C"/>
    <w:rsid w:val="00BF448A"/>
    <w:rsid w:val="00BF4E3C"/>
    <w:rsid w:val="00BF4FC2"/>
    <w:rsid w:val="00BF55D4"/>
    <w:rsid w:val="00BF5E27"/>
    <w:rsid w:val="00BF5E5C"/>
    <w:rsid w:val="00BF73C0"/>
    <w:rsid w:val="00BF78B5"/>
    <w:rsid w:val="00BF7E7B"/>
    <w:rsid w:val="00C0179E"/>
    <w:rsid w:val="00C031D9"/>
    <w:rsid w:val="00C04630"/>
    <w:rsid w:val="00C05642"/>
    <w:rsid w:val="00C05BCF"/>
    <w:rsid w:val="00C0668E"/>
    <w:rsid w:val="00C072C8"/>
    <w:rsid w:val="00C1124E"/>
    <w:rsid w:val="00C1254B"/>
    <w:rsid w:val="00C127B1"/>
    <w:rsid w:val="00C13062"/>
    <w:rsid w:val="00C1347E"/>
    <w:rsid w:val="00C1353A"/>
    <w:rsid w:val="00C13E04"/>
    <w:rsid w:val="00C13FBA"/>
    <w:rsid w:val="00C1450B"/>
    <w:rsid w:val="00C14D76"/>
    <w:rsid w:val="00C15879"/>
    <w:rsid w:val="00C202EC"/>
    <w:rsid w:val="00C20412"/>
    <w:rsid w:val="00C2153D"/>
    <w:rsid w:val="00C22662"/>
    <w:rsid w:val="00C22C94"/>
    <w:rsid w:val="00C23647"/>
    <w:rsid w:val="00C23E34"/>
    <w:rsid w:val="00C24E70"/>
    <w:rsid w:val="00C24F94"/>
    <w:rsid w:val="00C25C12"/>
    <w:rsid w:val="00C2655D"/>
    <w:rsid w:val="00C3060A"/>
    <w:rsid w:val="00C31061"/>
    <w:rsid w:val="00C31B71"/>
    <w:rsid w:val="00C31E56"/>
    <w:rsid w:val="00C327F3"/>
    <w:rsid w:val="00C331DF"/>
    <w:rsid w:val="00C33AD1"/>
    <w:rsid w:val="00C35262"/>
    <w:rsid w:val="00C353D3"/>
    <w:rsid w:val="00C36B30"/>
    <w:rsid w:val="00C36D2E"/>
    <w:rsid w:val="00C376A4"/>
    <w:rsid w:val="00C4036C"/>
    <w:rsid w:val="00C42364"/>
    <w:rsid w:val="00C43758"/>
    <w:rsid w:val="00C43B71"/>
    <w:rsid w:val="00C44B80"/>
    <w:rsid w:val="00C45E38"/>
    <w:rsid w:val="00C462C5"/>
    <w:rsid w:val="00C469F0"/>
    <w:rsid w:val="00C47136"/>
    <w:rsid w:val="00C50CC6"/>
    <w:rsid w:val="00C50ED8"/>
    <w:rsid w:val="00C510F2"/>
    <w:rsid w:val="00C51248"/>
    <w:rsid w:val="00C53086"/>
    <w:rsid w:val="00C53FE4"/>
    <w:rsid w:val="00C56795"/>
    <w:rsid w:val="00C57275"/>
    <w:rsid w:val="00C5740D"/>
    <w:rsid w:val="00C576E5"/>
    <w:rsid w:val="00C57A64"/>
    <w:rsid w:val="00C620E6"/>
    <w:rsid w:val="00C62EFA"/>
    <w:rsid w:val="00C63939"/>
    <w:rsid w:val="00C65579"/>
    <w:rsid w:val="00C657EF"/>
    <w:rsid w:val="00C66491"/>
    <w:rsid w:val="00C66AC3"/>
    <w:rsid w:val="00C66F1A"/>
    <w:rsid w:val="00C7048B"/>
    <w:rsid w:val="00C705A7"/>
    <w:rsid w:val="00C708EF"/>
    <w:rsid w:val="00C712E1"/>
    <w:rsid w:val="00C712E9"/>
    <w:rsid w:val="00C71471"/>
    <w:rsid w:val="00C72062"/>
    <w:rsid w:val="00C72139"/>
    <w:rsid w:val="00C72232"/>
    <w:rsid w:val="00C73D4C"/>
    <w:rsid w:val="00C76004"/>
    <w:rsid w:val="00C76386"/>
    <w:rsid w:val="00C763C3"/>
    <w:rsid w:val="00C7674C"/>
    <w:rsid w:val="00C771B9"/>
    <w:rsid w:val="00C771CA"/>
    <w:rsid w:val="00C77966"/>
    <w:rsid w:val="00C803C8"/>
    <w:rsid w:val="00C8049F"/>
    <w:rsid w:val="00C8095B"/>
    <w:rsid w:val="00C818F8"/>
    <w:rsid w:val="00C81DA2"/>
    <w:rsid w:val="00C81E1B"/>
    <w:rsid w:val="00C824C7"/>
    <w:rsid w:val="00C82CCE"/>
    <w:rsid w:val="00C83A91"/>
    <w:rsid w:val="00C8438C"/>
    <w:rsid w:val="00C85918"/>
    <w:rsid w:val="00C90629"/>
    <w:rsid w:val="00C9164A"/>
    <w:rsid w:val="00C918B1"/>
    <w:rsid w:val="00C91B1D"/>
    <w:rsid w:val="00C91F99"/>
    <w:rsid w:val="00C92A47"/>
    <w:rsid w:val="00C9552A"/>
    <w:rsid w:val="00C95EB3"/>
    <w:rsid w:val="00C97CF1"/>
    <w:rsid w:val="00C97DEA"/>
    <w:rsid w:val="00CA1171"/>
    <w:rsid w:val="00CA26B2"/>
    <w:rsid w:val="00CA28EC"/>
    <w:rsid w:val="00CA2E64"/>
    <w:rsid w:val="00CA4140"/>
    <w:rsid w:val="00CA6E5C"/>
    <w:rsid w:val="00CA71D6"/>
    <w:rsid w:val="00CA7266"/>
    <w:rsid w:val="00CA7699"/>
    <w:rsid w:val="00CA76AF"/>
    <w:rsid w:val="00CA7C7A"/>
    <w:rsid w:val="00CA7F2C"/>
    <w:rsid w:val="00CB011C"/>
    <w:rsid w:val="00CB08E6"/>
    <w:rsid w:val="00CB1085"/>
    <w:rsid w:val="00CB2790"/>
    <w:rsid w:val="00CB430E"/>
    <w:rsid w:val="00CB4FD7"/>
    <w:rsid w:val="00CB56D3"/>
    <w:rsid w:val="00CB61C2"/>
    <w:rsid w:val="00CB6267"/>
    <w:rsid w:val="00CB6A0D"/>
    <w:rsid w:val="00CB6DF3"/>
    <w:rsid w:val="00CC036A"/>
    <w:rsid w:val="00CC04DA"/>
    <w:rsid w:val="00CC20E3"/>
    <w:rsid w:val="00CC37CF"/>
    <w:rsid w:val="00CC3BE8"/>
    <w:rsid w:val="00CC6190"/>
    <w:rsid w:val="00CC6EB8"/>
    <w:rsid w:val="00CC72D3"/>
    <w:rsid w:val="00CC7522"/>
    <w:rsid w:val="00CC75E0"/>
    <w:rsid w:val="00CC7CB8"/>
    <w:rsid w:val="00CC7F9C"/>
    <w:rsid w:val="00CD09F7"/>
    <w:rsid w:val="00CD0C86"/>
    <w:rsid w:val="00CD1015"/>
    <w:rsid w:val="00CD14E9"/>
    <w:rsid w:val="00CD1C57"/>
    <w:rsid w:val="00CD2696"/>
    <w:rsid w:val="00CD2F99"/>
    <w:rsid w:val="00CD32A7"/>
    <w:rsid w:val="00CD43EE"/>
    <w:rsid w:val="00CD5249"/>
    <w:rsid w:val="00CD5539"/>
    <w:rsid w:val="00CD6CE2"/>
    <w:rsid w:val="00CD7358"/>
    <w:rsid w:val="00CD74B5"/>
    <w:rsid w:val="00CD7759"/>
    <w:rsid w:val="00CE016D"/>
    <w:rsid w:val="00CE0F28"/>
    <w:rsid w:val="00CE1745"/>
    <w:rsid w:val="00CE1D9B"/>
    <w:rsid w:val="00CE2260"/>
    <w:rsid w:val="00CE5F51"/>
    <w:rsid w:val="00CE6FC5"/>
    <w:rsid w:val="00CE7318"/>
    <w:rsid w:val="00CF037C"/>
    <w:rsid w:val="00CF0CC5"/>
    <w:rsid w:val="00CF1063"/>
    <w:rsid w:val="00CF184F"/>
    <w:rsid w:val="00CF18D9"/>
    <w:rsid w:val="00CF26FC"/>
    <w:rsid w:val="00CF2D86"/>
    <w:rsid w:val="00CF3048"/>
    <w:rsid w:val="00CF361D"/>
    <w:rsid w:val="00CF3770"/>
    <w:rsid w:val="00CF3AAD"/>
    <w:rsid w:val="00CF3CDB"/>
    <w:rsid w:val="00CF4154"/>
    <w:rsid w:val="00CF4E90"/>
    <w:rsid w:val="00CF4FD9"/>
    <w:rsid w:val="00CF5E5A"/>
    <w:rsid w:val="00CF7BDB"/>
    <w:rsid w:val="00D0022B"/>
    <w:rsid w:val="00D015EB"/>
    <w:rsid w:val="00D027BE"/>
    <w:rsid w:val="00D03869"/>
    <w:rsid w:val="00D03B24"/>
    <w:rsid w:val="00D04025"/>
    <w:rsid w:val="00D042FB"/>
    <w:rsid w:val="00D0453B"/>
    <w:rsid w:val="00D0497E"/>
    <w:rsid w:val="00D05199"/>
    <w:rsid w:val="00D05446"/>
    <w:rsid w:val="00D05D0E"/>
    <w:rsid w:val="00D107B2"/>
    <w:rsid w:val="00D115BB"/>
    <w:rsid w:val="00D118C9"/>
    <w:rsid w:val="00D11DAB"/>
    <w:rsid w:val="00D12FA7"/>
    <w:rsid w:val="00D14557"/>
    <w:rsid w:val="00D14762"/>
    <w:rsid w:val="00D156A9"/>
    <w:rsid w:val="00D15C6D"/>
    <w:rsid w:val="00D1638E"/>
    <w:rsid w:val="00D166EC"/>
    <w:rsid w:val="00D17187"/>
    <w:rsid w:val="00D17245"/>
    <w:rsid w:val="00D17388"/>
    <w:rsid w:val="00D205D5"/>
    <w:rsid w:val="00D211E8"/>
    <w:rsid w:val="00D22014"/>
    <w:rsid w:val="00D22E19"/>
    <w:rsid w:val="00D23147"/>
    <w:rsid w:val="00D23235"/>
    <w:rsid w:val="00D24669"/>
    <w:rsid w:val="00D25191"/>
    <w:rsid w:val="00D2573D"/>
    <w:rsid w:val="00D26CF3"/>
    <w:rsid w:val="00D275A0"/>
    <w:rsid w:val="00D301D6"/>
    <w:rsid w:val="00D307B1"/>
    <w:rsid w:val="00D309AB"/>
    <w:rsid w:val="00D3346C"/>
    <w:rsid w:val="00D33840"/>
    <w:rsid w:val="00D339FC"/>
    <w:rsid w:val="00D34E91"/>
    <w:rsid w:val="00D34FA9"/>
    <w:rsid w:val="00D3580A"/>
    <w:rsid w:val="00D37487"/>
    <w:rsid w:val="00D377ED"/>
    <w:rsid w:val="00D37911"/>
    <w:rsid w:val="00D37AB2"/>
    <w:rsid w:val="00D40B1B"/>
    <w:rsid w:val="00D41331"/>
    <w:rsid w:val="00D41AD6"/>
    <w:rsid w:val="00D42B9A"/>
    <w:rsid w:val="00D4342A"/>
    <w:rsid w:val="00D44594"/>
    <w:rsid w:val="00D446CB"/>
    <w:rsid w:val="00D44B8E"/>
    <w:rsid w:val="00D45EE7"/>
    <w:rsid w:val="00D464B6"/>
    <w:rsid w:val="00D46704"/>
    <w:rsid w:val="00D5167C"/>
    <w:rsid w:val="00D51D2A"/>
    <w:rsid w:val="00D51EAC"/>
    <w:rsid w:val="00D53234"/>
    <w:rsid w:val="00D53B0E"/>
    <w:rsid w:val="00D55132"/>
    <w:rsid w:val="00D60115"/>
    <w:rsid w:val="00D6104D"/>
    <w:rsid w:val="00D6202F"/>
    <w:rsid w:val="00D626F5"/>
    <w:rsid w:val="00D639C6"/>
    <w:rsid w:val="00D63CD5"/>
    <w:rsid w:val="00D63E9C"/>
    <w:rsid w:val="00D64DCD"/>
    <w:rsid w:val="00D670DD"/>
    <w:rsid w:val="00D67ABD"/>
    <w:rsid w:val="00D67B72"/>
    <w:rsid w:val="00D67C54"/>
    <w:rsid w:val="00D704D8"/>
    <w:rsid w:val="00D70F34"/>
    <w:rsid w:val="00D71A3C"/>
    <w:rsid w:val="00D7255E"/>
    <w:rsid w:val="00D73A3D"/>
    <w:rsid w:val="00D750C6"/>
    <w:rsid w:val="00D75F20"/>
    <w:rsid w:val="00D775B5"/>
    <w:rsid w:val="00D778D8"/>
    <w:rsid w:val="00D804A4"/>
    <w:rsid w:val="00D80675"/>
    <w:rsid w:val="00D80891"/>
    <w:rsid w:val="00D80ACF"/>
    <w:rsid w:val="00D81BC3"/>
    <w:rsid w:val="00D829C1"/>
    <w:rsid w:val="00D82FC1"/>
    <w:rsid w:val="00D83BCB"/>
    <w:rsid w:val="00D8454B"/>
    <w:rsid w:val="00D845D0"/>
    <w:rsid w:val="00D856DD"/>
    <w:rsid w:val="00D858FD"/>
    <w:rsid w:val="00D86170"/>
    <w:rsid w:val="00D906A8"/>
    <w:rsid w:val="00D90E9B"/>
    <w:rsid w:val="00D916EA"/>
    <w:rsid w:val="00D92A2B"/>
    <w:rsid w:val="00D92C8F"/>
    <w:rsid w:val="00D93A84"/>
    <w:rsid w:val="00D94E1D"/>
    <w:rsid w:val="00D9558D"/>
    <w:rsid w:val="00D95A2C"/>
    <w:rsid w:val="00D96BCC"/>
    <w:rsid w:val="00D974BE"/>
    <w:rsid w:val="00D9759A"/>
    <w:rsid w:val="00D9759B"/>
    <w:rsid w:val="00DA116B"/>
    <w:rsid w:val="00DA151F"/>
    <w:rsid w:val="00DA17CD"/>
    <w:rsid w:val="00DA35D2"/>
    <w:rsid w:val="00DA377D"/>
    <w:rsid w:val="00DA3CF2"/>
    <w:rsid w:val="00DA4D42"/>
    <w:rsid w:val="00DA5B5E"/>
    <w:rsid w:val="00DA614D"/>
    <w:rsid w:val="00DA68C3"/>
    <w:rsid w:val="00DA7410"/>
    <w:rsid w:val="00DB0052"/>
    <w:rsid w:val="00DB0870"/>
    <w:rsid w:val="00DB0CB9"/>
    <w:rsid w:val="00DB0D39"/>
    <w:rsid w:val="00DB1166"/>
    <w:rsid w:val="00DB1EDE"/>
    <w:rsid w:val="00DB2322"/>
    <w:rsid w:val="00DB31FD"/>
    <w:rsid w:val="00DB37DA"/>
    <w:rsid w:val="00DB3B4D"/>
    <w:rsid w:val="00DB3E48"/>
    <w:rsid w:val="00DB4D4C"/>
    <w:rsid w:val="00DB56E2"/>
    <w:rsid w:val="00DC0C8F"/>
    <w:rsid w:val="00DC3EBC"/>
    <w:rsid w:val="00DC407B"/>
    <w:rsid w:val="00DC4EDE"/>
    <w:rsid w:val="00DC5E15"/>
    <w:rsid w:val="00DC6037"/>
    <w:rsid w:val="00DC6044"/>
    <w:rsid w:val="00DC63AF"/>
    <w:rsid w:val="00DC64F4"/>
    <w:rsid w:val="00DC716D"/>
    <w:rsid w:val="00DD2B51"/>
    <w:rsid w:val="00DD2B74"/>
    <w:rsid w:val="00DD3031"/>
    <w:rsid w:val="00DD4037"/>
    <w:rsid w:val="00DD54E8"/>
    <w:rsid w:val="00DD5BC2"/>
    <w:rsid w:val="00DD63EF"/>
    <w:rsid w:val="00DD79D1"/>
    <w:rsid w:val="00DD7C0A"/>
    <w:rsid w:val="00DE01C4"/>
    <w:rsid w:val="00DE0413"/>
    <w:rsid w:val="00DE048D"/>
    <w:rsid w:val="00DE29CD"/>
    <w:rsid w:val="00DE2D09"/>
    <w:rsid w:val="00DE478E"/>
    <w:rsid w:val="00DE4E16"/>
    <w:rsid w:val="00DE5BC4"/>
    <w:rsid w:val="00DE62AF"/>
    <w:rsid w:val="00DF0BC7"/>
    <w:rsid w:val="00DF1062"/>
    <w:rsid w:val="00DF1C27"/>
    <w:rsid w:val="00DF356C"/>
    <w:rsid w:val="00DF49FB"/>
    <w:rsid w:val="00DF57DD"/>
    <w:rsid w:val="00DF5DCA"/>
    <w:rsid w:val="00DF5F5A"/>
    <w:rsid w:val="00DF78E2"/>
    <w:rsid w:val="00DF7D7E"/>
    <w:rsid w:val="00E008C9"/>
    <w:rsid w:val="00E01BBE"/>
    <w:rsid w:val="00E01CDF"/>
    <w:rsid w:val="00E0286F"/>
    <w:rsid w:val="00E02EE5"/>
    <w:rsid w:val="00E03438"/>
    <w:rsid w:val="00E04771"/>
    <w:rsid w:val="00E05525"/>
    <w:rsid w:val="00E0578E"/>
    <w:rsid w:val="00E06234"/>
    <w:rsid w:val="00E1005D"/>
    <w:rsid w:val="00E10CAA"/>
    <w:rsid w:val="00E10F5F"/>
    <w:rsid w:val="00E11D95"/>
    <w:rsid w:val="00E134DB"/>
    <w:rsid w:val="00E1392B"/>
    <w:rsid w:val="00E1394E"/>
    <w:rsid w:val="00E13C9B"/>
    <w:rsid w:val="00E14D3A"/>
    <w:rsid w:val="00E14DE4"/>
    <w:rsid w:val="00E1501D"/>
    <w:rsid w:val="00E1596C"/>
    <w:rsid w:val="00E15E1B"/>
    <w:rsid w:val="00E15EB5"/>
    <w:rsid w:val="00E16F3F"/>
    <w:rsid w:val="00E1739A"/>
    <w:rsid w:val="00E174C5"/>
    <w:rsid w:val="00E17BA9"/>
    <w:rsid w:val="00E20097"/>
    <w:rsid w:val="00E204FD"/>
    <w:rsid w:val="00E21A2A"/>
    <w:rsid w:val="00E2215E"/>
    <w:rsid w:val="00E22BEB"/>
    <w:rsid w:val="00E23988"/>
    <w:rsid w:val="00E24577"/>
    <w:rsid w:val="00E25B52"/>
    <w:rsid w:val="00E26B16"/>
    <w:rsid w:val="00E26FBE"/>
    <w:rsid w:val="00E276D3"/>
    <w:rsid w:val="00E30CF0"/>
    <w:rsid w:val="00E32C4F"/>
    <w:rsid w:val="00E32EDB"/>
    <w:rsid w:val="00E3314D"/>
    <w:rsid w:val="00E33B94"/>
    <w:rsid w:val="00E33CEC"/>
    <w:rsid w:val="00E33F42"/>
    <w:rsid w:val="00E35835"/>
    <w:rsid w:val="00E35D42"/>
    <w:rsid w:val="00E35E0D"/>
    <w:rsid w:val="00E361B1"/>
    <w:rsid w:val="00E36FDB"/>
    <w:rsid w:val="00E406D7"/>
    <w:rsid w:val="00E41586"/>
    <w:rsid w:val="00E41FF7"/>
    <w:rsid w:val="00E4369F"/>
    <w:rsid w:val="00E43F73"/>
    <w:rsid w:val="00E44839"/>
    <w:rsid w:val="00E44870"/>
    <w:rsid w:val="00E44DB4"/>
    <w:rsid w:val="00E45127"/>
    <w:rsid w:val="00E45AAC"/>
    <w:rsid w:val="00E45B3D"/>
    <w:rsid w:val="00E45DBE"/>
    <w:rsid w:val="00E45DCA"/>
    <w:rsid w:val="00E46278"/>
    <w:rsid w:val="00E464E0"/>
    <w:rsid w:val="00E46C15"/>
    <w:rsid w:val="00E46D0A"/>
    <w:rsid w:val="00E47919"/>
    <w:rsid w:val="00E514D8"/>
    <w:rsid w:val="00E53161"/>
    <w:rsid w:val="00E53D1F"/>
    <w:rsid w:val="00E54245"/>
    <w:rsid w:val="00E54AB8"/>
    <w:rsid w:val="00E551DC"/>
    <w:rsid w:val="00E551F1"/>
    <w:rsid w:val="00E5567A"/>
    <w:rsid w:val="00E558C8"/>
    <w:rsid w:val="00E55AF4"/>
    <w:rsid w:val="00E567DD"/>
    <w:rsid w:val="00E56E72"/>
    <w:rsid w:val="00E571F5"/>
    <w:rsid w:val="00E574D6"/>
    <w:rsid w:val="00E57A15"/>
    <w:rsid w:val="00E61A50"/>
    <w:rsid w:val="00E627AD"/>
    <w:rsid w:val="00E6285C"/>
    <w:rsid w:val="00E633B9"/>
    <w:rsid w:val="00E63445"/>
    <w:rsid w:val="00E634EE"/>
    <w:rsid w:val="00E63A67"/>
    <w:rsid w:val="00E648AE"/>
    <w:rsid w:val="00E64CA9"/>
    <w:rsid w:val="00E65975"/>
    <w:rsid w:val="00E65B90"/>
    <w:rsid w:val="00E67115"/>
    <w:rsid w:val="00E71D6D"/>
    <w:rsid w:val="00E71E84"/>
    <w:rsid w:val="00E72A85"/>
    <w:rsid w:val="00E73498"/>
    <w:rsid w:val="00E752E0"/>
    <w:rsid w:val="00E76875"/>
    <w:rsid w:val="00E77670"/>
    <w:rsid w:val="00E80B4C"/>
    <w:rsid w:val="00E814EC"/>
    <w:rsid w:val="00E81B7D"/>
    <w:rsid w:val="00E81E6E"/>
    <w:rsid w:val="00E82FF2"/>
    <w:rsid w:val="00E834C4"/>
    <w:rsid w:val="00E8373D"/>
    <w:rsid w:val="00E838C0"/>
    <w:rsid w:val="00E84294"/>
    <w:rsid w:val="00E85017"/>
    <w:rsid w:val="00E850E6"/>
    <w:rsid w:val="00E85E6B"/>
    <w:rsid w:val="00E85F86"/>
    <w:rsid w:val="00E92450"/>
    <w:rsid w:val="00E928F9"/>
    <w:rsid w:val="00E943BD"/>
    <w:rsid w:val="00E95352"/>
    <w:rsid w:val="00E953AF"/>
    <w:rsid w:val="00E959E1"/>
    <w:rsid w:val="00E95C50"/>
    <w:rsid w:val="00E96602"/>
    <w:rsid w:val="00E96CAD"/>
    <w:rsid w:val="00E97E56"/>
    <w:rsid w:val="00EA3A74"/>
    <w:rsid w:val="00EA3CCE"/>
    <w:rsid w:val="00EA42C7"/>
    <w:rsid w:val="00EA4345"/>
    <w:rsid w:val="00EA575C"/>
    <w:rsid w:val="00EA58A3"/>
    <w:rsid w:val="00EA5938"/>
    <w:rsid w:val="00EA595F"/>
    <w:rsid w:val="00EA5983"/>
    <w:rsid w:val="00EA5F67"/>
    <w:rsid w:val="00EA635F"/>
    <w:rsid w:val="00EA6423"/>
    <w:rsid w:val="00EB0221"/>
    <w:rsid w:val="00EB07F9"/>
    <w:rsid w:val="00EB2728"/>
    <w:rsid w:val="00EB2CE3"/>
    <w:rsid w:val="00EB49F3"/>
    <w:rsid w:val="00EB58D8"/>
    <w:rsid w:val="00EB63C9"/>
    <w:rsid w:val="00EB64DF"/>
    <w:rsid w:val="00EB77B9"/>
    <w:rsid w:val="00EB78F7"/>
    <w:rsid w:val="00EB7BDB"/>
    <w:rsid w:val="00EC08FF"/>
    <w:rsid w:val="00EC1F91"/>
    <w:rsid w:val="00EC31EE"/>
    <w:rsid w:val="00EC342D"/>
    <w:rsid w:val="00EC35E8"/>
    <w:rsid w:val="00EC4337"/>
    <w:rsid w:val="00EC5518"/>
    <w:rsid w:val="00EC63FA"/>
    <w:rsid w:val="00EC6E77"/>
    <w:rsid w:val="00EC7C8F"/>
    <w:rsid w:val="00EC7DC5"/>
    <w:rsid w:val="00ED004A"/>
    <w:rsid w:val="00ED05BA"/>
    <w:rsid w:val="00ED0D0D"/>
    <w:rsid w:val="00ED1834"/>
    <w:rsid w:val="00ED1A7F"/>
    <w:rsid w:val="00ED1B33"/>
    <w:rsid w:val="00ED3312"/>
    <w:rsid w:val="00ED37FA"/>
    <w:rsid w:val="00ED3E6E"/>
    <w:rsid w:val="00ED438A"/>
    <w:rsid w:val="00ED509C"/>
    <w:rsid w:val="00ED52D5"/>
    <w:rsid w:val="00ED61E4"/>
    <w:rsid w:val="00ED6609"/>
    <w:rsid w:val="00ED7654"/>
    <w:rsid w:val="00EE241B"/>
    <w:rsid w:val="00EE2DA8"/>
    <w:rsid w:val="00EE2E10"/>
    <w:rsid w:val="00EE308D"/>
    <w:rsid w:val="00EE3D84"/>
    <w:rsid w:val="00EE41B9"/>
    <w:rsid w:val="00EE432A"/>
    <w:rsid w:val="00EE4F97"/>
    <w:rsid w:val="00EE6E2A"/>
    <w:rsid w:val="00EE77B1"/>
    <w:rsid w:val="00EE7AA1"/>
    <w:rsid w:val="00EF0A99"/>
    <w:rsid w:val="00EF0AB7"/>
    <w:rsid w:val="00EF1F55"/>
    <w:rsid w:val="00EF221A"/>
    <w:rsid w:val="00EF26BC"/>
    <w:rsid w:val="00EF283C"/>
    <w:rsid w:val="00EF2D7C"/>
    <w:rsid w:val="00EF2F2B"/>
    <w:rsid w:val="00EF3CBA"/>
    <w:rsid w:val="00EF4081"/>
    <w:rsid w:val="00EF4280"/>
    <w:rsid w:val="00EF46AA"/>
    <w:rsid w:val="00EF5184"/>
    <w:rsid w:val="00EF720C"/>
    <w:rsid w:val="00EF73C5"/>
    <w:rsid w:val="00F004FB"/>
    <w:rsid w:val="00F0089B"/>
    <w:rsid w:val="00F00F08"/>
    <w:rsid w:val="00F01570"/>
    <w:rsid w:val="00F0187E"/>
    <w:rsid w:val="00F02429"/>
    <w:rsid w:val="00F02EBD"/>
    <w:rsid w:val="00F032ED"/>
    <w:rsid w:val="00F03401"/>
    <w:rsid w:val="00F03F30"/>
    <w:rsid w:val="00F047D8"/>
    <w:rsid w:val="00F04B96"/>
    <w:rsid w:val="00F04E61"/>
    <w:rsid w:val="00F04EAD"/>
    <w:rsid w:val="00F05784"/>
    <w:rsid w:val="00F07182"/>
    <w:rsid w:val="00F0779A"/>
    <w:rsid w:val="00F10735"/>
    <w:rsid w:val="00F11074"/>
    <w:rsid w:val="00F12051"/>
    <w:rsid w:val="00F126C8"/>
    <w:rsid w:val="00F128A4"/>
    <w:rsid w:val="00F13067"/>
    <w:rsid w:val="00F132CB"/>
    <w:rsid w:val="00F13712"/>
    <w:rsid w:val="00F14AF3"/>
    <w:rsid w:val="00F15797"/>
    <w:rsid w:val="00F16C6F"/>
    <w:rsid w:val="00F17BBC"/>
    <w:rsid w:val="00F17D6D"/>
    <w:rsid w:val="00F20330"/>
    <w:rsid w:val="00F20DFC"/>
    <w:rsid w:val="00F223B8"/>
    <w:rsid w:val="00F229AC"/>
    <w:rsid w:val="00F23312"/>
    <w:rsid w:val="00F2451A"/>
    <w:rsid w:val="00F265EB"/>
    <w:rsid w:val="00F26AEA"/>
    <w:rsid w:val="00F26F79"/>
    <w:rsid w:val="00F3012B"/>
    <w:rsid w:val="00F336AD"/>
    <w:rsid w:val="00F33ECD"/>
    <w:rsid w:val="00F34286"/>
    <w:rsid w:val="00F34544"/>
    <w:rsid w:val="00F3611D"/>
    <w:rsid w:val="00F36381"/>
    <w:rsid w:val="00F37DDA"/>
    <w:rsid w:val="00F4130A"/>
    <w:rsid w:val="00F41814"/>
    <w:rsid w:val="00F41F86"/>
    <w:rsid w:val="00F420B0"/>
    <w:rsid w:val="00F42A09"/>
    <w:rsid w:val="00F42F34"/>
    <w:rsid w:val="00F43F6C"/>
    <w:rsid w:val="00F4440B"/>
    <w:rsid w:val="00F44B4B"/>
    <w:rsid w:val="00F45484"/>
    <w:rsid w:val="00F47781"/>
    <w:rsid w:val="00F52BA8"/>
    <w:rsid w:val="00F53B2F"/>
    <w:rsid w:val="00F54817"/>
    <w:rsid w:val="00F54D5C"/>
    <w:rsid w:val="00F559DB"/>
    <w:rsid w:val="00F601BA"/>
    <w:rsid w:val="00F61006"/>
    <w:rsid w:val="00F61E95"/>
    <w:rsid w:val="00F639D5"/>
    <w:rsid w:val="00F64EF0"/>
    <w:rsid w:val="00F6565A"/>
    <w:rsid w:val="00F67402"/>
    <w:rsid w:val="00F67D50"/>
    <w:rsid w:val="00F7006A"/>
    <w:rsid w:val="00F70978"/>
    <w:rsid w:val="00F72071"/>
    <w:rsid w:val="00F72158"/>
    <w:rsid w:val="00F728E0"/>
    <w:rsid w:val="00F7295A"/>
    <w:rsid w:val="00F74E2B"/>
    <w:rsid w:val="00F7503D"/>
    <w:rsid w:val="00F766FC"/>
    <w:rsid w:val="00F7707B"/>
    <w:rsid w:val="00F77CBF"/>
    <w:rsid w:val="00F80D81"/>
    <w:rsid w:val="00F81392"/>
    <w:rsid w:val="00F8376D"/>
    <w:rsid w:val="00F83883"/>
    <w:rsid w:val="00F84AF0"/>
    <w:rsid w:val="00F85F32"/>
    <w:rsid w:val="00F86DD6"/>
    <w:rsid w:val="00F875DD"/>
    <w:rsid w:val="00F905D5"/>
    <w:rsid w:val="00F90EFD"/>
    <w:rsid w:val="00F92162"/>
    <w:rsid w:val="00F92A75"/>
    <w:rsid w:val="00F92FF4"/>
    <w:rsid w:val="00F9354C"/>
    <w:rsid w:val="00F95CE9"/>
    <w:rsid w:val="00F977B1"/>
    <w:rsid w:val="00F97A66"/>
    <w:rsid w:val="00FA0925"/>
    <w:rsid w:val="00FA0CF6"/>
    <w:rsid w:val="00FA24AE"/>
    <w:rsid w:val="00FA2B95"/>
    <w:rsid w:val="00FA38C4"/>
    <w:rsid w:val="00FA3C66"/>
    <w:rsid w:val="00FA4003"/>
    <w:rsid w:val="00FA5211"/>
    <w:rsid w:val="00FA5445"/>
    <w:rsid w:val="00FA6022"/>
    <w:rsid w:val="00FA628F"/>
    <w:rsid w:val="00FA6377"/>
    <w:rsid w:val="00FA68B4"/>
    <w:rsid w:val="00FA6A49"/>
    <w:rsid w:val="00FA722A"/>
    <w:rsid w:val="00FA7425"/>
    <w:rsid w:val="00FA78BF"/>
    <w:rsid w:val="00FB180F"/>
    <w:rsid w:val="00FB300E"/>
    <w:rsid w:val="00FB4241"/>
    <w:rsid w:val="00FB4A76"/>
    <w:rsid w:val="00FB4A77"/>
    <w:rsid w:val="00FB4C17"/>
    <w:rsid w:val="00FB4C20"/>
    <w:rsid w:val="00FB5916"/>
    <w:rsid w:val="00FB5ED6"/>
    <w:rsid w:val="00FB5EF3"/>
    <w:rsid w:val="00FB6622"/>
    <w:rsid w:val="00FB6ED4"/>
    <w:rsid w:val="00FC02DA"/>
    <w:rsid w:val="00FC4302"/>
    <w:rsid w:val="00FC4748"/>
    <w:rsid w:val="00FC476C"/>
    <w:rsid w:val="00FC48B2"/>
    <w:rsid w:val="00FC4A27"/>
    <w:rsid w:val="00FC665F"/>
    <w:rsid w:val="00FC6B7C"/>
    <w:rsid w:val="00FC79D8"/>
    <w:rsid w:val="00FD0990"/>
    <w:rsid w:val="00FD12E1"/>
    <w:rsid w:val="00FD1D39"/>
    <w:rsid w:val="00FD1FC7"/>
    <w:rsid w:val="00FD263D"/>
    <w:rsid w:val="00FD27F2"/>
    <w:rsid w:val="00FD28DD"/>
    <w:rsid w:val="00FD3473"/>
    <w:rsid w:val="00FD35FF"/>
    <w:rsid w:val="00FD379B"/>
    <w:rsid w:val="00FD38A9"/>
    <w:rsid w:val="00FD3A0F"/>
    <w:rsid w:val="00FD4247"/>
    <w:rsid w:val="00FD47A9"/>
    <w:rsid w:val="00FD6471"/>
    <w:rsid w:val="00FD72C4"/>
    <w:rsid w:val="00FE1836"/>
    <w:rsid w:val="00FE1DD0"/>
    <w:rsid w:val="00FE32A1"/>
    <w:rsid w:val="00FE5359"/>
    <w:rsid w:val="00FE613F"/>
    <w:rsid w:val="00FE62ED"/>
    <w:rsid w:val="00FE73E9"/>
    <w:rsid w:val="00FF173A"/>
    <w:rsid w:val="00FF1A4E"/>
    <w:rsid w:val="00FF3654"/>
    <w:rsid w:val="00FF4564"/>
    <w:rsid w:val="00FF4888"/>
    <w:rsid w:val="00FF5056"/>
    <w:rsid w:val="00FF5434"/>
    <w:rsid w:val="00FF55E0"/>
    <w:rsid w:val="00FF5B28"/>
    <w:rsid w:val="00FF7BF1"/>
    <w:rsid w:val="00FF7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F46AA"/>
    <w:pPr>
      <w:keepNext/>
      <w:outlineLvl w:val="2"/>
    </w:pPr>
    <w:rPr>
      <w:sz w:val="28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EE4F9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E4F97"/>
    <w:pPr>
      <w:tabs>
        <w:tab w:val="center" w:pos="4320"/>
        <w:tab w:val="right" w:pos="8640"/>
      </w:tabs>
    </w:pPr>
    <w:rPr>
      <w:lang/>
    </w:rPr>
  </w:style>
  <w:style w:type="paragraph" w:customStyle="1" w:styleId="DefaultText1">
    <w:name w:val="Default Text:1"/>
    <w:basedOn w:val="Normal"/>
    <w:link w:val="DefaultText1Char"/>
    <w:rsid w:val="00EE4F97"/>
    <w:rPr>
      <w:snapToGrid w:val="0"/>
      <w:lang w:val="en-US"/>
    </w:rPr>
  </w:style>
  <w:style w:type="character" w:customStyle="1" w:styleId="DefaultText1Char">
    <w:name w:val="Default Text:1 Char"/>
    <w:link w:val="DefaultText1"/>
    <w:rsid w:val="00EE4F97"/>
    <w:rPr>
      <w:snapToGrid w:val="0"/>
      <w:sz w:val="24"/>
      <w:szCs w:val="24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C66AC3"/>
    <w:rPr>
      <w:sz w:val="24"/>
      <w:szCs w:val="24"/>
    </w:rPr>
  </w:style>
  <w:style w:type="table" w:styleId="TableGrid">
    <w:name w:val="Table Grid"/>
    <w:basedOn w:val="TableNormal"/>
    <w:rsid w:val="00AF26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cterCaracter2CharCharCaracterCaracterCharCharCaracterCaracterCharCharCaracterCaracterCharCharCaracterCaracter">
    <w:name w:val=" Caracter Caracter2 Char Char Caracter Caracter Char Char Caracter Caracter Char Char Caracter Caracter Char Char Caracter Caracter"/>
    <w:basedOn w:val="Normal"/>
    <w:rsid w:val="005B4480"/>
    <w:rPr>
      <w:rFonts w:ascii="Arial" w:hAnsi="Arial"/>
      <w:lang w:val="pl-PL" w:eastAsia="pl-PL"/>
    </w:rPr>
  </w:style>
  <w:style w:type="character" w:customStyle="1" w:styleId="rvts8">
    <w:name w:val="rvts8"/>
    <w:basedOn w:val="DefaultParagraphFont"/>
    <w:rsid w:val="00A16AEF"/>
  </w:style>
  <w:style w:type="character" w:customStyle="1" w:styleId="rvts11">
    <w:name w:val="rvts11"/>
    <w:basedOn w:val="DefaultParagraphFont"/>
    <w:rsid w:val="00A16AEF"/>
  </w:style>
  <w:style w:type="character" w:styleId="Hyperlink">
    <w:name w:val="Hyperlink"/>
    <w:uiPriority w:val="99"/>
    <w:unhideWhenUsed/>
    <w:rsid w:val="007C7D3C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6E9D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766E9D"/>
    <w:rPr>
      <w:lang w:val="en-US" w:eastAsia="en-US"/>
    </w:rPr>
  </w:style>
  <w:style w:type="character" w:styleId="FootnoteReference">
    <w:name w:val="footnote reference"/>
    <w:rsid w:val="00766E9D"/>
    <w:rPr>
      <w:vertAlign w:val="superscript"/>
    </w:rPr>
  </w:style>
  <w:style w:type="paragraph" w:styleId="BalloonText">
    <w:name w:val="Balloon Text"/>
    <w:basedOn w:val="Normal"/>
    <w:link w:val="BalloonTextChar"/>
    <w:rsid w:val="00377C00"/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link w:val="BalloonText"/>
    <w:rsid w:val="00377C00"/>
    <w:rPr>
      <w:rFonts w:ascii="Tahoma" w:hAnsi="Tahoma" w:cs="Tahoma"/>
      <w:sz w:val="16"/>
      <w:szCs w:val="16"/>
      <w:lang w:val="en-US" w:eastAsia="en-US"/>
    </w:rPr>
  </w:style>
  <w:style w:type="character" w:customStyle="1" w:styleId="rvts10">
    <w:name w:val="rvts10"/>
    <w:rsid w:val="00E633B9"/>
  </w:style>
  <w:style w:type="character" w:customStyle="1" w:styleId="longtext">
    <w:name w:val="long_text"/>
    <w:rsid w:val="00DE29CD"/>
  </w:style>
  <w:style w:type="character" w:customStyle="1" w:styleId="rvts7">
    <w:name w:val="rvts7"/>
    <w:rsid w:val="006F5522"/>
  </w:style>
  <w:style w:type="paragraph" w:customStyle="1" w:styleId="Default">
    <w:name w:val="Default"/>
    <w:rsid w:val="00BD2DC0"/>
    <w:pPr>
      <w:autoSpaceDE w:val="0"/>
      <w:autoSpaceDN w:val="0"/>
      <w:adjustRightInd w:val="0"/>
    </w:pPr>
    <w:rPr>
      <w:color w:val="000000"/>
      <w:sz w:val="24"/>
      <w:szCs w:val="24"/>
      <w:lang w:val="ro-RO" w:eastAsia="ro-RO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6D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0B6D3D"/>
    <w:rPr>
      <w:rFonts w:ascii="Courier New" w:hAnsi="Courier New" w:cs="Courier New"/>
      <w:color w:val="000000"/>
      <w:lang w:val="en-US" w:eastAsia="en-US"/>
    </w:rPr>
  </w:style>
  <w:style w:type="paragraph" w:styleId="ListParagraph">
    <w:name w:val="List Paragraph"/>
    <w:basedOn w:val="Normal"/>
    <w:uiPriority w:val="34"/>
    <w:qFormat/>
    <w:rsid w:val="004121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CommentReference">
    <w:name w:val="annotation reference"/>
    <w:uiPriority w:val="99"/>
    <w:unhideWhenUsed/>
    <w:rsid w:val="004121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1215E"/>
    <w:pPr>
      <w:spacing w:after="200"/>
    </w:pPr>
    <w:rPr>
      <w:rFonts w:ascii="Calibri" w:hAnsi="Calibri"/>
      <w:sz w:val="20"/>
      <w:szCs w:val="20"/>
      <w:lang/>
    </w:rPr>
  </w:style>
  <w:style w:type="character" w:customStyle="1" w:styleId="CommentTextChar">
    <w:name w:val="Comment Text Char"/>
    <w:link w:val="CommentText"/>
    <w:uiPriority w:val="99"/>
    <w:rsid w:val="0041215E"/>
    <w:rPr>
      <w:rFonts w:ascii="Calibri" w:hAnsi="Calibri"/>
      <w:lang w:eastAsia="en-US"/>
    </w:rPr>
  </w:style>
  <w:style w:type="character" w:customStyle="1" w:styleId="rvts9">
    <w:name w:val="rvts9"/>
    <w:rsid w:val="00D04025"/>
    <w:rPr>
      <w:rFonts w:cs="Times New Roman"/>
    </w:rPr>
  </w:style>
  <w:style w:type="character" w:customStyle="1" w:styleId="shorttext">
    <w:name w:val="short_text"/>
    <w:rsid w:val="00CB6267"/>
  </w:style>
  <w:style w:type="paragraph" w:styleId="NormalWeb">
    <w:name w:val="Normal (Web)"/>
    <w:basedOn w:val="Normal"/>
    <w:uiPriority w:val="99"/>
    <w:unhideWhenUsed/>
    <w:rsid w:val="00BD79AB"/>
    <w:pPr>
      <w:spacing w:before="100" w:beforeAutospacing="1" w:after="100" w:afterAutospacing="1"/>
    </w:pPr>
    <w:rPr>
      <w:lang w:val="en-US"/>
    </w:rPr>
  </w:style>
  <w:style w:type="character" w:customStyle="1" w:styleId="rvts6">
    <w:name w:val="rvts6"/>
    <w:rsid w:val="00BD79AB"/>
  </w:style>
  <w:style w:type="character" w:customStyle="1" w:styleId="rvts12">
    <w:name w:val="rvts12"/>
    <w:rsid w:val="005808B2"/>
    <w:rPr>
      <w:rFonts w:ascii="Times New Roman" w:hAnsi="Times New Roman" w:cs="Times New Roman" w:hint="default"/>
      <w:i/>
      <w:iCs/>
      <w:color w:val="008000"/>
      <w:sz w:val="24"/>
      <w:szCs w:val="24"/>
    </w:rPr>
  </w:style>
  <w:style w:type="paragraph" w:customStyle="1" w:styleId="DefaultText">
    <w:name w:val="Default Text"/>
    <w:basedOn w:val="Normal"/>
    <w:rsid w:val="00CA7C7A"/>
    <w:pPr>
      <w:snapToGrid w:val="0"/>
    </w:pPr>
    <w:rPr>
      <w:lang w:val="en-US"/>
    </w:rPr>
  </w:style>
  <w:style w:type="character" w:customStyle="1" w:styleId="rvts14">
    <w:name w:val="rvts14"/>
    <w:rsid w:val="000757DD"/>
  </w:style>
  <w:style w:type="paragraph" w:styleId="NoSpacing">
    <w:name w:val="No Spacing"/>
    <w:uiPriority w:val="1"/>
    <w:qFormat/>
    <w:rsid w:val="004517C0"/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rsid w:val="009062C5"/>
  </w:style>
  <w:style w:type="character" w:customStyle="1" w:styleId="apple-converted-space">
    <w:name w:val="apple-converted-space"/>
    <w:rsid w:val="009062C5"/>
  </w:style>
  <w:style w:type="character" w:customStyle="1" w:styleId="a">
    <w:name w:val="a"/>
    <w:rsid w:val="00DE01C4"/>
  </w:style>
  <w:style w:type="paragraph" w:styleId="CommentSubject">
    <w:name w:val="annotation subject"/>
    <w:basedOn w:val="CommentText"/>
    <w:next w:val="CommentText"/>
    <w:semiHidden/>
    <w:rsid w:val="003D54B8"/>
    <w:pPr>
      <w:spacing w:after="0"/>
    </w:pPr>
    <w:rPr>
      <w:rFonts w:ascii="Times New Roman" w:hAnsi="Times New Roman"/>
      <w:b/>
      <w:bCs/>
      <w:lang w:val="ro-RO"/>
    </w:rPr>
  </w:style>
  <w:style w:type="paragraph" w:styleId="TOC1">
    <w:name w:val="toc 1"/>
    <w:basedOn w:val="Normal"/>
    <w:next w:val="Normal"/>
    <w:rsid w:val="009D306A"/>
    <w:pPr>
      <w:widowControl w:val="0"/>
      <w:suppressAutoHyphens/>
      <w:spacing w:before="120"/>
    </w:pPr>
    <w:rPr>
      <w:rFonts w:eastAsia="Lucida Sans Unicode"/>
      <w:b/>
      <w:bCs/>
      <w:iCs/>
      <w:kern w:val="1"/>
      <w:lang w:val="en-GB" w:eastAsia="hi-IN" w:bidi="hi-IN"/>
    </w:rPr>
  </w:style>
  <w:style w:type="paragraph" w:customStyle="1" w:styleId="TitlePage2">
    <w:name w:val="Title Page 2"/>
    <w:basedOn w:val="Normal"/>
    <w:link w:val="TitlePage2Char"/>
    <w:rsid w:val="002F6280"/>
    <w:pPr>
      <w:tabs>
        <w:tab w:val="left" w:pos="1985"/>
        <w:tab w:val="left" w:pos="2268"/>
      </w:tabs>
      <w:spacing w:before="80" w:after="80"/>
    </w:pPr>
    <w:rPr>
      <w:rFonts w:ascii="Arial Bold" w:hAnsi="Arial Bold"/>
      <w:b/>
      <w:bCs/>
      <w:sz w:val="32"/>
      <w:szCs w:val="20"/>
      <w:lang w:val="en-GB" w:eastAsia="en-GB"/>
    </w:rPr>
  </w:style>
  <w:style w:type="paragraph" w:customStyle="1" w:styleId="TitlePage5">
    <w:name w:val="Title Page 5"/>
    <w:basedOn w:val="Normal"/>
    <w:rsid w:val="002F6280"/>
    <w:pPr>
      <w:tabs>
        <w:tab w:val="left" w:pos="1985"/>
        <w:tab w:val="left" w:pos="2268"/>
      </w:tabs>
      <w:spacing w:before="80" w:after="80"/>
    </w:pPr>
    <w:rPr>
      <w:rFonts w:ascii="Arial Bold" w:hAnsi="Arial Bold" w:cs="Arial"/>
      <w:b/>
      <w:bCs/>
      <w:color w:val="999999"/>
      <w:lang w:eastAsia="en-GB"/>
    </w:rPr>
  </w:style>
  <w:style w:type="paragraph" w:customStyle="1" w:styleId="TitlePage4">
    <w:name w:val="Title Page 4"/>
    <w:basedOn w:val="TitlePage2"/>
    <w:link w:val="TitlePage4Char"/>
    <w:rsid w:val="00B65E62"/>
    <w:pPr>
      <w:tabs>
        <w:tab w:val="clear" w:pos="1985"/>
        <w:tab w:val="left" w:pos="1843"/>
      </w:tabs>
    </w:pPr>
    <w:rPr>
      <w:sz w:val="24"/>
      <w:szCs w:val="24"/>
    </w:rPr>
  </w:style>
  <w:style w:type="character" w:customStyle="1" w:styleId="TitlePage4Char">
    <w:name w:val="Title Page 4 Char"/>
    <w:link w:val="TitlePage4"/>
    <w:rsid w:val="00B65E62"/>
    <w:rPr>
      <w:rFonts w:ascii="Arial Bold" w:hAnsi="Arial Bold" w:cs="Arial"/>
      <w:b/>
      <w:bCs/>
      <w:sz w:val="24"/>
      <w:szCs w:val="24"/>
      <w:lang w:val="en-GB" w:eastAsia="en-GB"/>
    </w:rPr>
  </w:style>
  <w:style w:type="character" w:customStyle="1" w:styleId="TitlePage2Char">
    <w:name w:val="Title Page 2 Char"/>
    <w:link w:val="TitlePage2"/>
    <w:rsid w:val="00AF3A36"/>
    <w:rPr>
      <w:rFonts w:ascii="Arial Bold" w:hAnsi="Arial Bold" w:cs="Arial"/>
      <w:b/>
      <w:bCs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9"/>
    <w:rsid w:val="00EF46AA"/>
    <w:rPr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EF46AA"/>
    <w:rPr>
      <w:sz w:val="28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EF46AA"/>
    <w:rPr>
      <w:sz w:val="28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SILIU%20DANA\Local%20Settings\Temporary%20Internet%20Files\Content.Outlook\AAS2MOI2\Antet%20ANRMAP%20extern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Antet ANRMAP extern3</Template>
  <TotalTime>0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VASILIU DANA</dc:creator>
  <cp:keywords/>
  <cp:lastModifiedBy> </cp:lastModifiedBy>
  <cp:revision>2</cp:revision>
  <cp:lastPrinted>2012-06-15T15:00:00Z</cp:lastPrinted>
  <dcterms:created xsi:type="dcterms:W3CDTF">2012-06-21T05:26:00Z</dcterms:created>
  <dcterms:modified xsi:type="dcterms:W3CDTF">2012-06-21T05:26:00Z</dcterms:modified>
</cp:coreProperties>
</file>